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76FAFD77" w:rsidR="00D94D81" w:rsidRDefault="008C0DA5" w:rsidP="00206DA6">
      <w:pPr>
        <w:pStyle w:val="Unittitle"/>
        <w:rPr>
          <w:bCs/>
        </w:rPr>
      </w:pPr>
      <w:r>
        <w:t>3</w:t>
      </w:r>
      <w:r w:rsidR="004C1FB9">
        <w:t>.</w:t>
      </w:r>
      <w:r w:rsidR="00206DA6">
        <w:t xml:space="preserve"> </w:t>
      </w:r>
      <w:r>
        <w:t>Construction design principles</w:t>
      </w:r>
    </w:p>
    <w:p w14:paraId="586F0B86" w14:textId="4775CE0F" w:rsidR="009B0EE5" w:rsidRPr="004C1FB9" w:rsidRDefault="00376CB6" w:rsidP="00D94D81">
      <w:pPr>
        <w:pStyle w:val="Heading1"/>
        <w:rPr>
          <w:sz w:val="28"/>
          <w:szCs w:val="28"/>
        </w:rPr>
      </w:pPr>
      <w:r w:rsidRPr="004C1FB9">
        <w:rPr>
          <w:sz w:val="28"/>
          <w:szCs w:val="28"/>
        </w:rPr>
        <w:t>Sample scheme of wor</w:t>
      </w:r>
      <w:r w:rsidR="009B0EE5" w:rsidRPr="004C1FB9">
        <w:rPr>
          <w:sz w:val="28"/>
          <w:szCs w:val="28"/>
        </w:rPr>
        <w:t>k</w:t>
      </w:r>
    </w:p>
    <w:p w14:paraId="3719F5E0" w14:textId="77777777" w:rsidR="009B0EE5" w:rsidRPr="004C1FB9" w:rsidRDefault="009B0EE5" w:rsidP="00376CB6">
      <w:pPr>
        <w:spacing w:before="160" w:after="160"/>
        <w:rPr>
          <w:sz w:val="28"/>
          <w:szCs w:val="28"/>
        </w:rPr>
        <w:sectPr w:rsidR="009B0EE5" w:rsidRPr="004C1FB9"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28C27724" w14:textId="77777777" w:rsidR="00CC0F20" w:rsidRDefault="004C1FB9" w:rsidP="00CC0F20">
      <w:pPr>
        <w:spacing w:after="160"/>
      </w:pPr>
      <w:r w:rsidRPr="00E36AF8">
        <w:t>This sample scheme of work covers both classroom</w:t>
      </w:r>
      <w:r>
        <w:t>-</w:t>
      </w:r>
      <w:r w:rsidRPr="00E36AF8">
        <w:t xml:space="preserve"> and workshop</w:t>
      </w:r>
      <w:r>
        <w:t>-</w:t>
      </w:r>
      <w:r w:rsidRPr="00E36AF8">
        <w:t xml:space="preserve">based learning for </w:t>
      </w:r>
      <w:r w:rsidRPr="00CD4A06">
        <w:rPr>
          <w:b/>
          <w:bCs/>
        </w:rPr>
        <w:t xml:space="preserve">Construction design principles </w:t>
      </w:r>
      <w:r w:rsidRPr="00E36AF8">
        <w:t xml:space="preserve">It is based on </w:t>
      </w:r>
      <w:r>
        <w:t xml:space="preserve">3–4 </w:t>
      </w:r>
      <w:r w:rsidRPr="00E36AF8">
        <w:t xml:space="preserve">hours per session for </w:t>
      </w:r>
      <w:r>
        <w:t>8</w:t>
      </w:r>
      <w:r w:rsidRPr="00E36AF8">
        <w:t xml:space="preserve"> sessions. It is </w:t>
      </w:r>
      <w:r>
        <w:t>just one example</w:t>
      </w:r>
      <w:r w:rsidRPr="00E36AF8">
        <w:t xml:space="preserve"> of a possible scheme of work and is based on theory and practical </w:t>
      </w:r>
      <w:r>
        <w:t xml:space="preserve">sessions </w:t>
      </w:r>
      <w:r w:rsidRPr="00E36AF8">
        <w:t>within an FE centre</w:t>
      </w:r>
      <w:r>
        <w:t>. However, it c</w:t>
      </w:r>
      <w:r w:rsidRPr="00E36AF8">
        <w:t xml:space="preserve">an be amended to suit all learning facilities with the necessary adjustments to meet individual learners’ needs. </w:t>
      </w:r>
    </w:p>
    <w:p w14:paraId="2E971DB1" w14:textId="04E38DC5" w:rsidR="00CC0F20" w:rsidRPr="00CC0F20" w:rsidRDefault="00CC0F20" w:rsidP="00CC0F20">
      <w:pPr>
        <w:spacing w:after="160"/>
        <w:rPr>
          <w:color w:val="000000" w:themeColor="text1"/>
        </w:rPr>
      </w:pPr>
      <w:r w:rsidRPr="00CC0F20">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65ADC06" w14:textId="4F2707D8" w:rsidR="00CC0F20" w:rsidRPr="00CC0F20" w:rsidRDefault="00CC0F20" w:rsidP="00CC0F20">
      <w:pPr>
        <w:rPr>
          <w:color w:val="000000" w:themeColor="text1"/>
        </w:rPr>
      </w:pPr>
      <w:r w:rsidRPr="00CC0F20">
        <w:rPr>
          <w:color w:val="000000" w:themeColor="text1"/>
        </w:rPr>
        <w:t xml:space="preserve">The Criteria column in the scheme of work identifies opportunities where these core skills can be developed and embedded into teaching and learning for each criterion. It is not expected that all </w:t>
      </w:r>
      <w:r w:rsidRPr="00CC0F20">
        <w:rPr>
          <w:color w:val="000000" w:themeColor="text1"/>
        </w:rPr>
        <w:t>criteria will</w:t>
      </w:r>
      <w:r w:rsidR="00CA2846">
        <w:rPr>
          <w:color w:val="000000" w:themeColor="text1"/>
        </w:rPr>
        <w:t xml:space="preserve"> </w:t>
      </w:r>
      <w:r w:rsidRPr="00CC0F20">
        <w:rPr>
          <w:color w:val="000000" w:themeColor="text1"/>
        </w:rPr>
        <w:t>develop core skills, but where these skills exist in the core content it has been referenced to support FE centres. </w:t>
      </w:r>
    </w:p>
    <w:p w14:paraId="16B7D263" w14:textId="77777777" w:rsidR="00CC0F20" w:rsidRPr="00CC0F20" w:rsidRDefault="00CC0F20" w:rsidP="00CC0F20">
      <w:pPr>
        <w:rPr>
          <w:color w:val="000000" w:themeColor="text1"/>
        </w:rPr>
      </w:pPr>
      <w:r w:rsidRPr="00CC0F20">
        <w:rPr>
          <w:color w:val="000000" w:themeColor="text1"/>
        </w:rPr>
        <w:t>For more information on how the core skills can be evidenced, please refer to the Technical Qualification Specification (example below).</w:t>
      </w:r>
    </w:p>
    <w:p w14:paraId="1C79412E" w14:textId="3C94CC32" w:rsidR="00CC0F20" w:rsidRDefault="00CC0F20" w:rsidP="004C1FB9">
      <w:pPr>
        <w:spacing w:before="160" w:after="160"/>
        <w:rPr>
          <w:rFonts w:cs="Arial"/>
          <w:szCs w:val="22"/>
          <w:lang w:eastAsia="en-GB"/>
        </w:rPr>
      </w:pPr>
      <w:r>
        <w:rPr>
          <w:rFonts w:cs="Arial"/>
          <w:szCs w:val="22"/>
          <w:lang w:eastAsia="en-GB"/>
        </w:rPr>
        <w:t xml:space="preserve">3.1 </w:t>
      </w:r>
      <w:r>
        <w:rPr>
          <w:rFonts w:cs="Arial"/>
          <w:b/>
          <w:bCs/>
          <w:szCs w:val="22"/>
          <w:lang w:eastAsia="en-GB"/>
        </w:rPr>
        <w:t xml:space="preserve">Benefits </w:t>
      </w:r>
      <w:r>
        <w:rPr>
          <w:rFonts w:cs="Arial"/>
          <w:szCs w:val="22"/>
          <w:lang w:eastAsia="en-GB"/>
        </w:rPr>
        <w:t>of good design</w:t>
      </w:r>
    </w:p>
    <w:p w14:paraId="54C13B13" w14:textId="336A6EFC" w:rsidR="00CC0F20" w:rsidRDefault="00CC0F20" w:rsidP="004C1FB9">
      <w:pPr>
        <w:spacing w:before="160" w:after="160"/>
        <w:rPr>
          <w:rFonts w:cs="Arial"/>
          <w:szCs w:val="22"/>
          <w:lang w:eastAsia="en-GB"/>
        </w:rPr>
      </w:pPr>
      <w:r w:rsidRPr="00CC0F20">
        <w:rPr>
          <w:rFonts w:cs="Arial"/>
          <w:noProof/>
          <w:szCs w:val="22"/>
          <w:lang w:eastAsia="en-GB"/>
        </w:rPr>
        <w:drawing>
          <wp:anchor distT="0" distB="0" distL="114300" distR="114300" simplePos="0" relativeHeight="251658240" behindDoc="0" locked="0" layoutInCell="1" allowOverlap="1" wp14:anchorId="1F3E76F7" wp14:editId="5FD03C03">
            <wp:simplePos x="0" y="0"/>
            <wp:positionH relativeFrom="column">
              <wp:align>right</wp:align>
            </wp:positionH>
            <wp:positionV relativeFrom="paragraph">
              <wp:posOffset>22225</wp:posOffset>
            </wp:positionV>
            <wp:extent cx="4383405" cy="844550"/>
            <wp:effectExtent l="0" t="0" r="0" b="0"/>
            <wp:wrapNone/>
            <wp:docPr id="2118676545"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676545" name="Picture 1" descr="A close-up of a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844550"/>
                    </a:xfrm>
                    <a:prstGeom prst="rect">
                      <a:avLst/>
                    </a:prstGeom>
                  </pic:spPr>
                </pic:pic>
              </a:graphicData>
            </a:graphic>
          </wp:anchor>
        </w:drawing>
      </w:r>
    </w:p>
    <w:p w14:paraId="32A5BC21" w14:textId="6C10746C" w:rsidR="00CC0F20" w:rsidRDefault="00CC0F20" w:rsidP="004C1FB9">
      <w:pPr>
        <w:spacing w:before="160" w:after="160"/>
        <w:rPr>
          <w:rFonts w:cs="Arial"/>
          <w:szCs w:val="22"/>
          <w:lang w:eastAsia="en-GB"/>
        </w:rPr>
      </w:pPr>
    </w:p>
    <w:p w14:paraId="7FC2AE58" w14:textId="77777777" w:rsidR="00CC0F20" w:rsidRPr="00E36AF8" w:rsidRDefault="00CC0F20" w:rsidP="004C1FB9">
      <w:pPr>
        <w:spacing w:before="160" w:after="160"/>
      </w:pPr>
    </w:p>
    <w:p w14:paraId="08711459" w14:textId="77777777" w:rsidR="00CC0F20" w:rsidRDefault="00CC0F20" w:rsidP="004C1FB9">
      <w:pPr>
        <w:spacing w:before="160" w:after="160"/>
        <w:rPr>
          <w:bCs/>
        </w:rPr>
      </w:pPr>
    </w:p>
    <w:p w14:paraId="1B9DD587" w14:textId="067B9175" w:rsidR="009B0EE5" w:rsidRPr="00CA2846" w:rsidRDefault="004C1FB9" w:rsidP="00CA2846">
      <w:pPr>
        <w:spacing w:before="160" w:after="160"/>
        <w:rPr>
          <w:bCs/>
        </w:rPr>
        <w:sectPr w:rsidR="009B0EE5" w:rsidRPr="00CA2846" w:rsidSect="00657E0F">
          <w:type w:val="continuous"/>
          <w:pgSz w:w="16840" w:h="11901" w:orient="landscape"/>
          <w:pgMar w:top="2155" w:right="1191" w:bottom="1247" w:left="1134" w:header="567" w:footer="567" w:gutter="0"/>
          <w:cols w:num="2" w:space="708"/>
        </w:sect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1155CEF" w14:textId="02DB0BD6" w:rsidR="00BF20EA" w:rsidRPr="00E36AF8" w:rsidRDefault="009B0EE5" w:rsidP="008C49CA">
      <w:pPr>
        <w:pStyle w:val="Unittitle"/>
      </w:pPr>
      <w:r w:rsidRPr="00E36AF8">
        <w:br w:type="page"/>
      </w:r>
      <w:r w:rsidR="00206DA6">
        <w:lastRenderedPageBreak/>
        <w:t>1</w:t>
      </w:r>
      <w:r w:rsidR="004C1FB9">
        <w:t>. Construction design principles</w:t>
      </w:r>
    </w:p>
    <w:p w14:paraId="7B9AFBD6" w14:textId="77777777" w:rsidR="0098637D" w:rsidRPr="008C0DA5" w:rsidRDefault="0098637D" w:rsidP="001A7C68">
      <w:pPr>
        <w:pStyle w:val="Heading1"/>
        <w:rPr>
          <w:sz w:val="28"/>
          <w:szCs w:val="28"/>
        </w:rPr>
      </w:pPr>
      <w:r w:rsidRPr="008C0DA5">
        <w:rPr>
          <w:sz w:val="28"/>
          <w:szCs w:val="28"/>
        </w:rPr>
        <w:t>Sample scheme of work</w:t>
      </w:r>
    </w:p>
    <w:p w14:paraId="66C88CFE" w14:textId="1945C357" w:rsidR="00D92020" w:rsidRPr="00E36AF8" w:rsidRDefault="00D92020" w:rsidP="00BA013D">
      <w:pPr>
        <w:tabs>
          <w:tab w:val="left" w:pos="9072"/>
        </w:tabs>
      </w:pPr>
      <w:r w:rsidRPr="00E36AF8">
        <w:rPr>
          <w:b/>
        </w:rPr>
        <w:t xml:space="preserve">Course/qualification:  </w:t>
      </w:r>
      <w:r w:rsidR="00BA013D">
        <w:t xml:space="preserve">T Level Technical Qualification in </w:t>
      </w:r>
      <w:r w:rsidR="004C1FB9">
        <w:t>Building Services Engineering Core</w:t>
      </w:r>
      <w:r w:rsidR="00BA013D">
        <w:t xml:space="preserve">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37BFFA2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008C0DA5">
        <w:rPr>
          <w:rFonts w:cs="Arial"/>
        </w:rPr>
        <w:t xml:space="preserve"> </w:t>
      </w:r>
      <w:r w:rsidR="004C1FB9">
        <w:rPr>
          <w:rFonts w:cs="Arial"/>
        </w:rPr>
        <w:t>8</w:t>
      </w:r>
      <w:r w:rsidRPr="00E36AF8">
        <w:rPr>
          <w:rFonts w:cs="Arial"/>
        </w:rPr>
        <w:tab/>
      </w:r>
      <w:r w:rsidRPr="00E36AF8">
        <w:rPr>
          <w:rFonts w:cs="Arial"/>
          <w:b/>
        </w:rPr>
        <w:t>Delivery hours</w:t>
      </w:r>
      <w:r w:rsidRPr="00E36AF8">
        <w:rPr>
          <w:rFonts w:cs="Arial"/>
        </w:rPr>
        <w:t xml:space="preserve">: </w:t>
      </w:r>
      <w:r w:rsidR="004C1FB9">
        <w:rPr>
          <w:rFonts w:cs="Arial"/>
        </w:rPr>
        <w:t>23</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FC13A52" w14:textId="77777777" w:rsidR="008C0DA5" w:rsidRPr="00DC5232" w:rsidRDefault="008C0DA5" w:rsidP="00BA25FD">
            <w:pPr>
              <w:pStyle w:val="Normalheadingblack"/>
              <w:numPr>
                <w:ilvl w:val="1"/>
                <w:numId w:val="4"/>
              </w:numPr>
              <w:rPr>
                <w:b w:val="0"/>
              </w:rPr>
            </w:pPr>
            <w:r w:rsidRPr="00DC5232">
              <w:rPr>
                <w:b w:val="0"/>
              </w:rPr>
              <w:t>Benefits of good design</w:t>
            </w:r>
          </w:p>
          <w:p w14:paraId="32E765A9" w14:textId="77777777" w:rsidR="008C0DA5" w:rsidRPr="00DC5232" w:rsidRDefault="008C0DA5" w:rsidP="00BA25FD">
            <w:pPr>
              <w:pStyle w:val="Normalheadingblack"/>
              <w:numPr>
                <w:ilvl w:val="1"/>
                <w:numId w:val="4"/>
              </w:numPr>
              <w:rPr>
                <w:b w:val="0"/>
              </w:rPr>
            </w:pPr>
            <w:r w:rsidRPr="00DC5232">
              <w:rPr>
                <w:b w:val="0"/>
              </w:rPr>
              <w:t>Design principles</w:t>
            </w:r>
          </w:p>
          <w:p w14:paraId="4663A933" w14:textId="14E2D098" w:rsidR="008C0DA5" w:rsidRPr="00F92853" w:rsidRDefault="008C0DA5" w:rsidP="008C0DA5">
            <w:pPr>
              <w:pStyle w:val="Normalheadingblack"/>
              <w:rPr>
                <w:bCs/>
              </w:rPr>
            </w:pPr>
            <w:r w:rsidRPr="0033628B">
              <w:rPr>
                <w:bCs/>
                <w:color w:val="FC4421"/>
              </w:rPr>
              <w:t>3.</w:t>
            </w:r>
            <w:r w:rsidR="00C0083F">
              <w:rPr>
                <w:bCs/>
                <w:color w:val="FC4421"/>
              </w:rPr>
              <w:t>3</w:t>
            </w:r>
            <w:r w:rsidRPr="0033628B">
              <w:rPr>
                <w:bCs/>
                <w:color w:val="FC4421"/>
              </w:rPr>
              <w:t xml:space="preserve"> </w:t>
            </w:r>
            <w:r w:rsidRPr="00DC5232">
              <w:rPr>
                <w:b w:val="0"/>
              </w:rPr>
              <w:t>Design process from conception to completion</w:t>
            </w:r>
          </w:p>
          <w:p w14:paraId="785EE1DD" w14:textId="46810CAE" w:rsidR="008C0DA5" w:rsidRPr="00F92853" w:rsidRDefault="008C0DA5" w:rsidP="008C0DA5">
            <w:pPr>
              <w:pStyle w:val="Normalheadingblack"/>
              <w:rPr>
                <w:bCs/>
              </w:rPr>
            </w:pPr>
            <w:r w:rsidRPr="0033628B">
              <w:rPr>
                <w:bCs/>
                <w:color w:val="FC4421"/>
              </w:rPr>
              <w:t>3.</w:t>
            </w:r>
            <w:r w:rsidR="00C0083F">
              <w:rPr>
                <w:bCs/>
                <w:color w:val="FC4421"/>
              </w:rPr>
              <w:t>4</w:t>
            </w:r>
            <w:r w:rsidRPr="0033628B">
              <w:rPr>
                <w:bCs/>
                <w:color w:val="FC4421"/>
              </w:rPr>
              <w:t xml:space="preserve"> </w:t>
            </w:r>
            <w:r w:rsidRPr="00DC5232">
              <w:rPr>
                <w:b w:val="0"/>
              </w:rPr>
              <w:t>The concept of the ‘whole building’, including life cycle assessment</w:t>
            </w:r>
          </w:p>
          <w:p w14:paraId="56C86FAE" w14:textId="3D8A9868" w:rsidR="003824A8" w:rsidRPr="00E36AF8" w:rsidRDefault="003824A8" w:rsidP="00206DA6">
            <w:pPr>
              <w:pStyle w:val="Normalbulletlist"/>
              <w:numPr>
                <w:ilvl w:val="0"/>
                <w:numId w:val="0"/>
              </w:numPr>
            </w:pPr>
          </w:p>
        </w:tc>
      </w:tr>
    </w:tbl>
    <w:p w14:paraId="2E5F7CA3" w14:textId="5E329832" w:rsidR="0098637D" w:rsidRDefault="0098637D" w:rsidP="0098637D">
      <w:pPr>
        <w:rPr>
          <w:sz w:val="20"/>
        </w:rPr>
      </w:pPr>
    </w:p>
    <w:p w14:paraId="5605A0B6" w14:textId="30F34B32" w:rsidR="008C0DA5" w:rsidRDefault="008C0DA5" w:rsidP="0098637D">
      <w:pPr>
        <w:rPr>
          <w:sz w:val="20"/>
        </w:rPr>
      </w:pPr>
    </w:p>
    <w:p w14:paraId="00989848" w14:textId="7916B0D5" w:rsidR="008C0DA5" w:rsidRDefault="008C0DA5" w:rsidP="0098637D">
      <w:pPr>
        <w:rPr>
          <w:sz w:val="20"/>
        </w:rPr>
      </w:pPr>
    </w:p>
    <w:p w14:paraId="768AE1CC" w14:textId="2E5E7547" w:rsidR="008C0DA5" w:rsidRDefault="008C0DA5" w:rsidP="0098637D">
      <w:pPr>
        <w:rPr>
          <w:sz w:val="20"/>
        </w:rPr>
      </w:pPr>
    </w:p>
    <w:p w14:paraId="78C5E9A6" w14:textId="77777777" w:rsidR="00037BDA" w:rsidRDefault="00037BDA" w:rsidP="0098637D">
      <w:pPr>
        <w:rPr>
          <w:sz w:val="20"/>
        </w:rPr>
      </w:pPr>
    </w:p>
    <w:p w14:paraId="6CB1F6F2" w14:textId="025B8160" w:rsidR="008C0DA5" w:rsidRDefault="008C0DA5" w:rsidP="0098637D">
      <w:pPr>
        <w:rPr>
          <w:sz w:val="20"/>
        </w:rPr>
      </w:pPr>
    </w:p>
    <w:p w14:paraId="0B7F033D" w14:textId="77777777" w:rsidR="008C0DA5" w:rsidRPr="00E36AF8" w:rsidRDefault="008C0DA5"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285844">
        <w:trPr>
          <w:tblHeader/>
          <w:jc w:val="center"/>
        </w:trPr>
        <w:tc>
          <w:tcPr>
            <w:tcW w:w="1116" w:type="dxa"/>
            <w:tcBorders>
              <w:top w:val="nil"/>
              <w:left w:val="nil"/>
              <w:bottom w:val="nil"/>
              <w:right w:val="single" w:sz="4" w:space="0" w:color="FFFFFF" w:themeColor="background1"/>
            </w:tcBorders>
            <w:shd w:val="clear" w:color="auto" w:fill="FC4421"/>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FC4421"/>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FC4421"/>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FC4421"/>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285844">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500EB556" w:rsidR="00E26CCE" w:rsidRPr="00E36AF8" w:rsidRDefault="00135A35"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31A6836D" w14:textId="77777777" w:rsidR="00037BDA" w:rsidRDefault="00037BDA" w:rsidP="00037BDA">
            <w:pPr>
              <w:autoSpaceDE w:val="0"/>
              <w:autoSpaceDN w:val="0"/>
              <w:adjustRightInd w:val="0"/>
              <w:rPr>
                <w:b/>
                <w:bCs/>
              </w:rPr>
            </w:pPr>
            <w:r w:rsidRPr="0033628B">
              <w:rPr>
                <w:rFonts w:cs="Arial"/>
                <w:b/>
                <w:bCs/>
                <w:color w:val="FC4421"/>
                <w:szCs w:val="22"/>
                <w:lang w:eastAsia="en-GB"/>
              </w:rPr>
              <w:t>3.1</w:t>
            </w:r>
            <w:r w:rsidRPr="0033628B">
              <w:rPr>
                <w:rFonts w:cs="Arial"/>
                <w:color w:val="FC4421"/>
                <w:szCs w:val="22"/>
                <w:lang w:eastAsia="en-GB"/>
              </w:rPr>
              <w:t>.</w:t>
            </w:r>
            <w:r w:rsidRPr="00354C2F">
              <w:rPr>
                <w:rFonts w:cs="Arial"/>
                <w:szCs w:val="22"/>
                <w:lang w:eastAsia="en-GB"/>
              </w:rPr>
              <w:t xml:space="preserve"> </w:t>
            </w:r>
            <w:r>
              <w:rPr>
                <w:b/>
                <w:bCs/>
              </w:rPr>
              <w:t>Benefits of good design</w:t>
            </w:r>
          </w:p>
          <w:p w14:paraId="71BB01A2" w14:textId="77777777" w:rsidR="00037BDA" w:rsidRPr="00285269" w:rsidRDefault="00037BDA" w:rsidP="00037BDA">
            <w:pPr>
              <w:autoSpaceDE w:val="0"/>
              <w:autoSpaceDN w:val="0"/>
              <w:adjustRightInd w:val="0"/>
              <w:rPr>
                <w:rFonts w:cs="Arial"/>
                <w:szCs w:val="22"/>
                <w:lang w:eastAsia="en-GB"/>
              </w:rPr>
            </w:pPr>
          </w:p>
          <w:p w14:paraId="2E3A8D21" w14:textId="77777777" w:rsidR="00037BDA" w:rsidRDefault="00037BDA" w:rsidP="00037BDA">
            <w:pPr>
              <w:pStyle w:val="Normalbulletlist"/>
              <w:rPr>
                <w:b/>
                <w:bCs w:val="0"/>
              </w:rPr>
            </w:pPr>
            <w:r>
              <w:t>Benefits of good design</w:t>
            </w:r>
          </w:p>
          <w:p w14:paraId="1744E669" w14:textId="77777777" w:rsidR="00037BDA" w:rsidRDefault="00037BDA" w:rsidP="00037BDA">
            <w:pPr>
              <w:pStyle w:val="Normalbulletlist"/>
              <w:rPr>
                <w:b/>
                <w:bCs w:val="0"/>
              </w:rPr>
            </w:pPr>
            <w:r>
              <w:t>The construction chain</w:t>
            </w:r>
          </w:p>
          <w:p w14:paraId="4947FF32" w14:textId="77777777" w:rsidR="00037BDA" w:rsidRDefault="00037BDA" w:rsidP="00037BDA">
            <w:pPr>
              <w:pStyle w:val="Normalbulletlist"/>
              <w:rPr>
                <w:rFonts w:cs="Arial"/>
                <w:b/>
                <w:bCs w:val="0"/>
                <w:szCs w:val="22"/>
                <w:lang w:eastAsia="en-GB"/>
              </w:rPr>
            </w:pPr>
            <w:r>
              <w:rPr>
                <w:rFonts w:cs="Arial"/>
                <w:szCs w:val="22"/>
                <w:lang w:eastAsia="en-GB"/>
              </w:rPr>
              <w:t>Project team</w:t>
            </w:r>
          </w:p>
          <w:p w14:paraId="6A15EBB7" w14:textId="77777777" w:rsidR="00037BDA" w:rsidRDefault="00037BDA" w:rsidP="00037BDA">
            <w:pPr>
              <w:pStyle w:val="Normalbulletlist"/>
              <w:rPr>
                <w:rFonts w:cs="Arial"/>
                <w:b/>
                <w:bCs w:val="0"/>
                <w:szCs w:val="22"/>
                <w:lang w:eastAsia="en-GB"/>
              </w:rPr>
            </w:pPr>
            <w:r>
              <w:rPr>
                <w:rFonts w:cs="Arial"/>
                <w:szCs w:val="22"/>
                <w:lang w:eastAsia="en-GB"/>
              </w:rPr>
              <w:t>Factors that impact on profitability</w:t>
            </w:r>
          </w:p>
          <w:p w14:paraId="55E5FBC3" w14:textId="369C18BF" w:rsidR="00A70489" w:rsidRPr="00E36AF8" w:rsidRDefault="00A70489" w:rsidP="00A70489"/>
          <w:p w14:paraId="575628F6" w14:textId="77777777" w:rsidR="00E26CCE" w:rsidRDefault="00E26CCE" w:rsidP="000E5C6A">
            <w:pPr>
              <w:pStyle w:val="Normalnumberedlist"/>
              <w:numPr>
                <w:ilvl w:val="0"/>
                <w:numId w:val="0"/>
              </w:numPr>
              <w:ind w:left="357" w:hanging="357"/>
            </w:pPr>
          </w:p>
          <w:p w14:paraId="2A7ED428" w14:textId="07B5B155" w:rsidR="000E5C6A" w:rsidRDefault="000E5C6A" w:rsidP="000E5C6A">
            <w:pPr>
              <w:pStyle w:val="Normalnumberedlist"/>
              <w:numPr>
                <w:ilvl w:val="0"/>
                <w:numId w:val="0"/>
              </w:numPr>
              <w:ind w:left="357" w:hanging="357"/>
            </w:pPr>
            <w:r>
              <w:lastRenderedPageBreak/>
              <w:t>(Skills: CSC, EC6, MC2, MC8, MC10)</w:t>
            </w:r>
          </w:p>
          <w:p w14:paraId="627EB14E" w14:textId="77777777" w:rsidR="00CC0F20" w:rsidRDefault="00CC0F20" w:rsidP="00354C2F">
            <w:pPr>
              <w:pStyle w:val="Normalnumberedlist"/>
              <w:numPr>
                <w:ilvl w:val="0"/>
                <w:numId w:val="0"/>
              </w:numPr>
              <w:ind w:left="357"/>
            </w:pPr>
          </w:p>
          <w:p w14:paraId="07294DCC" w14:textId="77777777" w:rsidR="00CC0F20" w:rsidRDefault="00CC0F20" w:rsidP="00354C2F">
            <w:pPr>
              <w:pStyle w:val="Normalnumberedlist"/>
              <w:numPr>
                <w:ilvl w:val="0"/>
                <w:numId w:val="0"/>
              </w:numPr>
              <w:ind w:left="357"/>
            </w:pPr>
          </w:p>
          <w:p w14:paraId="74B6654D" w14:textId="77777777" w:rsidR="00CC0F20" w:rsidRDefault="00CC0F20" w:rsidP="00354C2F">
            <w:pPr>
              <w:pStyle w:val="Normalnumberedlist"/>
              <w:numPr>
                <w:ilvl w:val="0"/>
                <w:numId w:val="0"/>
              </w:numPr>
              <w:ind w:left="357"/>
            </w:pPr>
          </w:p>
          <w:p w14:paraId="3D994699" w14:textId="77777777" w:rsidR="00CC0F20" w:rsidRDefault="00CC0F20" w:rsidP="00354C2F">
            <w:pPr>
              <w:pStyle w:val="Normalnumberedlist"/>
              <w:numPr>
                <w:ilvl w:val="0"/>
                <w:numId w:val="0"/>
              </w:numPr>
              <w:ind w:left="357"/>
            </w:pPr>
          </w:p>
          <w:p w14:paraId="0339C99D" w14:textId="77777777" w:rsidR="00CC0F20" w:rsidRDefault="00CC0F20" w:rsidP="00354C2F">
            <w:pPr>
              <w:pStyle w:val="Normalnumberedlist"/>
              <w:numPr>
                <w:ilvl w:val="0"/>
                <w:numId w:val="0"/>
              </w:numPr>
              <w:ind w:left="357"/>
            </w:pPr>
          </w:p>
          <w:p w14:paraId="404EE5F5" w14:textId="6DECF5BC" w:rsidR="00CC0F20" w:rsidRPr="00E36AF8" w:rsidRDefault="00CC0F20" w:rsidP="00354C2F">
            <w:pPr>
              <w:pStyle w:val="Normalnumberedlist"/>
              <w:numPr>
                <w:ilvl w:val="0"/>
                <w:numId w:val="0"/>
              </w:numPr>
              <w:ind w:left="357"/>
            </w:pPr>
          </w:p>
        </w:tc>
        <w:tc>
          <w:tcPr>
            <w:tcW w:w="6893" w:type="dxa"/>
            <w:tcBorders>
              <w:top w:val="nil"/>
            </w:tcBorders>
          </w:tcPr>
          <w:p w14:paraId="2900D828" w14:textId="77777777" w:rsidR="00037BDA" w:rsidRPr="0033628B" w:rsidRDefault="00037BDA" w:rsidP="00037BDA">
            <w:pPr>
              <w:pStyle w:val="Normalheadingred"/>
            </w:pPr>
            <w:r w:rsidRPr="0033628B">
              <w:lastRenderedPageBreak/>
              <w:t>Activities:</w:t>
            </w:r>
          </w:p>
          <w:p w14:paraId="20713001" w14:textId="77777777" w:rsidR="00037BDA" w:rsidRPr="00854FD6" w:rsidRDefault="00037BDA" w:rsidP="00037BDA">
            <w:pPr>
              <w:pStyle w:val="Normalbulletlist"/>
              <w:rPr>
                <w:color w:val="0000FF"/>
                <w:u w:val="single"/>
              </w:rPr>
            </w:pPr>
            <w:r w:rsidRPr="00B644AF">
              <w:t>Tutor to</w:t>
            </w:r>
            <w:r>
              <w:t xml:space="preserve"> deliver</w:t>
            </w:r>
            <w:r w:rsidRPr="00B644AF">
              <w:t xml:space="preserve"> </w:t>
            </w:r>
            <w:r w:rsidRPr="00F02275">
              <w:rPr>
                <w:b/>
              </w:rPr>
              <w:t xml:space="preserve">PowerPoint </w:t>
            </w:r>
            <w:r>
              <w:rPr>
                <w:b/>
              </w:rPr>
              <w:t>1</w:t>
            </w:r>
            <w:r w:rsidRPr="00F02275">
              <w:rPr>
                <w:b/>
              </w:rPr>
              <w:t xml:space="preserve">: Benefits of good design </w:t>
            </w:r>
            <w:r>
              <w:rPr>
                <w:b/>
              </w:rPr>
              <w:t xml:space="preserve">(1) </w:t>
            </w:r>
            <w:r w:rsidRPr="00B644AF">
              <w:t>introduc</w:t>
            </w:r>
            <w:r>
              <w:t>ing</w:t>
            </w:r>
            <w:r w:rsidRPr="00B644AF">
              <w:t xml:space="preserve"> the </w:t>
            </w:r>
            <w:r>
              <w:t>topic ‘Design principles’</w:t>
            </w:r>
            <w:r w:rsidRPr="00B644AF">
              <w:t>.</w:t>
            </w:r>
          </w:p>
          <w:p w14:paraId="314B560E" w14:textId="77777777" w:rsidR="00037BDA" w:rsidRDefault="00037BDA" w:rsidP="00037BDA">
            <w:pPr>
              <w:pStyle w:val="Normalbulletlist"/>
            </w:pPr>
            <w:r w:rsidRPr="005215E8">
              <w:t xml:space="preserve">Tutor to explain </w:t>
            </w:r>
            <w:r>
              <w:t>the concept of good design and the factors involved.</w:t>
            </w:r>
          </w:p>
          <w:p w14:paraId="323119B3" w14:textId="77777777" w:rsidR="00037BDA" w:rsidRPr="00671875" w:rsidRDefault="00037BDA" w:rsidP="00037BDA">
            <w:pPr>
              <w:pStyle w:val="Normalbulletlist"/>
            </w:pPr>
            <w:r>
              <w:t>Learners are asked to take part in a c</w:t>
            </w:r>
            <w:r w:rsidRPr="00671875">
              <w:t xml:space="preserve">lassroom discussion on </w:t>
            </w:r>
            <w:r>
              <w:t>the benefits of good design.</w:t>
            </w:r>
          </w:p>
          <w:p w14:paraId="20B3ADDD" w14:textId="77777777" w:rsidR="00037BDA" w:rsidRDefault="00037BDA" w:rsidP="00037BDA">
            <w:pPr>
              <w:pStyle w:val="Normalbulletlist"/>
            </w:pPr>
            <w:r>
              <w:t>Learners asked to list the impacts of poor design.</w:t>
            </w:r>
          </w:p>
          <w:p w14:paraId="2821B5DA" w14:textId="77777777" w:rsidR="00037BDA" w:rsidRDefault="00037BDA" w:rsidP="00037BDA">
            <w:pPr>
              <w:pStyle w:val="Normalbulletlist"/>
            </w:pPr>
            <w:r>
              <w:lastRenderedPageBreak/>
              <w:t>Tutor to explain additional factors that affect the design of a new build.</w:t>
            </w:r>
          </w:p>
          <w:p w14:paraId="304A395F" w14:textId="77777777" w:rsidR="00037BDA" w:rsidRPr="00B644AF" w:rsidRDefault="00037BDA" w:rsidP="00037BDA">
            <w:pPr>
              <w:pStyle w:val="Normalbulletlist"/>
            </w:pPr>
            <w:r>
              <w:t>Learners are asked to take part in a classroom discussion on efficiency.</w:t>
            </w:r>
          </w:p>
          <w:p w14:paraId="2A87CECD" w14:textId="77777777" w:rsidR="00037BDA" w:rsidRDefault="00037BDA" w:rsidP="00037BDA">
            <w:pPr>
              <w:pStyle w:val="Normalbulletlist"/>
            </w:pPr>
            <w:r>
              <w:t xml:space="preserve">Tutor to explain the construction chain. </w:t>
            </w:r>
          </w:p>
          <w:p w14:paraId="3715476B" w14:textId="77777777" w:rsidR="00037BDA" w:rsidRPr="006175FD" w:rsidRDefault="00037BDA" w:rsidP="00037BDA">
            <w:pPr>
              <w:pStyle w:val="Normalbulletlist"/>
              <w:keepNext/>
              <w:outlineLvl w:val="1"/>
              <w:rPr>
                <w:b/>
              </w:rPr>
            </w:pPr>
            <w:r>
              <w:t xml:space="preserve">Learner are asked to complete </w:t>
            </w:r>
            <w:r w:rsidRPr="00602DBB">
              <w:rPr>
                <w:b/>
                <w:bCs w:val="0"/>
              </w:rPr>
              <w:t xml:space="preserve">Worksheet </w:t>
            </w:r>
            <w:r>
              <w:rPr>
                <w:b/>
                <w:bCs w:val="0"/>
              </w:rPr>
              <w:t>1</w:t>
            </w:r>
            <w:r w:rsidRPr="00602DBB">
              <w:rPr>
                <w:b/>
                <w:bCs w:val="0"/>
              </w:rPr>
              <w:t>: Benefits of good design</w:t>
            </w:r>
            <w:r>
              <w:rPr>
                <w:bCs w:val="0"/>
              </w:rPr>
              <w:t xml:space="preserve"> – </w:t>
            </w:r>
            <w:r w:rsidRPr="00BF7D97">
              <w:rPr>
                <w:b/>
                <w:bCs w:val="0"/>
              </w:rPr>
              <w:t>the construction chain</w:t>
            </w:r>
            <w:r>
              <w:rPr>
                <w:b/>
                <w:bCs w:val="0"/>
              </w:rPr>
              <w:t>.</w:t>
            </w:r>
          </w:p>
          <w:p w14:paraId="4661AF82" w14:textId="77777777" w:rsidR="00037BDA" w:rsidRDefault="00037BDA" w:rsidP="00037BDA">
            <w:pPr>
              <w:pStyle w:val="Normalbulletlist"/>
            </w:pPr>
            <w:r>
              <w:t>Tutor to ask learners share their answers to Worksheet 1 listing roles in the construction chain. Tutor to deliver answers and check understanding.</w:t>
            </w:r>
          </w:p>
          <w:p w14:paraId="2C96EDB0" w14:textId="77777777" w:rsidR="00037BDA" w:rsidRDefault="00037BDA" w:rsidP="00037BDA">
            <w:pPr>
              <w:pStyle w:val="Normalbulletlist"/>
            </w:pPr>
            <w:r>
              <w:t>Tutor to explain coordination between disciplines.</w:t>
            </w:r>
          </w:p>
          <w:p w14:paraId="35293C26" w14:textId="77777777" w:rsidR="00037BDA" w:rsidRDefault="00037BDA" w:rsidP="00037BDA">
            <w:pPr>
              <w:pStyle w:val="Normalbulletlist"/>
            </w:pPr>
            <w:r>
              <w:t xml:space="preserve">Learners are asked to take part in a classroom discussion on design factors that can affect profitability. </w:t>
            </w:r>
          </w:p>
          <w:p w14:paraId="09F55506" w14:textId="77777777" w:rsidR="00037BDA" w:rsidRDefault="00037BDA" w:rsidP="00037BDA">
            <w:pPr>
              <w:pStyle w:val="Normalbulletlist"/>
            </w:pPr>
            <w:r>
              <w:t>Tutor to facilitate Q&amp;A.</w:t>
            </w:r>
          </w:p>
          <w:p w14:paraId="23CB8B24" w14:textId="77777777" w:rsidR="00037BDA" w:rsidRPr="00317E74" w:rsidRDefault="00037BDA" w:rsidP="00037BDA">
            <w:pPr>
              <w:pStyle w:val="Normalbulletlist"/>
              <w:numPr>
                <w:ilvl w:val="0"/>
                <w:numId w:val="0"/>
              </w:numPr>
              <w:ind w:left="284"/>
            </w:pPr>
          </w:p>
          <w:p w14:paraId="52A5B440" w14:textId="77777777" w:rsidR="00037BDA" w:rsidRPr="007B76A0" w:rsidRDefault="00037BDA" w:rsidP="00037BDA">
            <w:pPr>
              <w:pStyle w:val="Normalheadingred"/>
            </w:pPr>
            <w:r w:rsidRPr="00E36AF8">
              <w:t>Resources:</w:t>
            </w:r>
          </w:p>
          <w:p w14:paraId="3A00E2BA" w14:textId="4BC30464" w:rsidR="00037BDA" w:rsidRPr="00F02275" w:rsidRDefault="00037BDA" w:rsidP="00037BDA">
            <w:pPr>
              <w:pStyle w:val="Normalbulletlist"/>
              <w:rPr>
                <w:color w:val="0000FF"/>
                <w:u w:val="single"/>
              </w:rPr>
            </w:pPr>
            <w:r w:rsidRPr="00F02275">
              <w:rPr>
                <w:b/>
              </w:rPr>
              <w:t xml:space="preserve">PowerPoint </w:t>
            </w:r>
            <w:r>
              <w:rPr>
                <w:b/>
              </w:rPr>
              <w:t>1</w:t>
            </w:r>
            <w:r w:rsidRPr="00F02275">
              <w:rPr>
                <w:b/>
              </w:rPr>
              <w:t xml:space="preserve"> </w:t>
            </w:r>
            <w:r w:rsidR="00670F12" w:rsidRPr="00F02275">
              <w:rPr>
                <w:b/>
              </w:rPr>
              <w:t xml:space="preserve">Benefits of good design </w:t>
            </w:r>
            <w:r w:rsidR="00670F12">
              <w:rPr>
                <w:b/>
              </w:rPr>
              <w:t>(1)</w:t>
            </w:r>
          </w:p>
          <w:p w14:paraId="15F7B02E" w14:textId="77777777" w:rsidR="00E26CCE" w:rsidRPr="003B7FBF" w:rsidRDefault="00037BDA" w:rsidP="00037BDA">
            <w:pPr>
              <w:pStyle w:val="Normalbulletlist"/>
              <w:rPr>
                <w:b/>
                <w:bCs w:val="0"/>
                <w:color w:val="0000FF"/>
                <w:u w:val="single"/>
              </w:rPr>
            </w:pPr>
            <w:r w:rsidRPr="00037BDA">
              <w:rPr>
                <w:b/>
                <w:bCs w:val="0"/>
              </w:rPr>
              <w:t>Worksheet 1</w:t>
            </w:r>
          </w:p>
          <w:p w14:paraId="00B53674" w14:textId="1B93F3AB" w:rsidR="003B7FBF" w:rsidRPr="00037BDA" w:rsidRDefault="003B7FBF" w:rsidP="003B7FBF">
            <w:pPr>
              <w:pStyle w:val="Normalbulletlist"/>
              <w:numPr>
                <w:ilvl w:val="0"/>
                <w:numId w:val="0"/>
              </w:numPr>
              <w:ind w:left="284" w:hanging="284"/>
              <w:rPr>
                <w:b/>
                <w:bCs w:val="0"/>
                <w:color w:val="0000FF"/>
                <w:u w:val="single"/>
              </w:rPr>
            </w:pPr>
          </w:p>
        </w:tc>
        <w:tc>
          <w:tcPr>
            <w:tcW w:w="2223" w:type="dxa"/>
            <w:tcBorders>
              <w:top w:val="nil"/>
            </w:tcBorders>
          </w:tcPr>
          <w:p w14:paraId="18C8676E" w14:textId="01938B1C" w:rsidR="00E80999" w:rsidRDefault="00037BDA" w:rsidP="00037BDA">
            <w:pPr>
              <w:rPr>
                <w:b/>
              </w:rPr>
            </w:pPr>
            <w:r>
              <w:rPr>
                <w:b/>
              </w:rPr>
              <w:lastRenderedPageBreak/>
              <w:t xml:space="preserve">PowerPoint </w:t>
            </w:r>
            <w:r w:rsidR="00E80999">
              <w:rPr>
                <w:b/>
              </w:rPr>
              <w:t>1</w:t>
            </w:r>
          </w:p>
          <w:p w14:paraId="1FB965EA" w14:textId="77777777" w:rsidR="00037BDA" w:rsidRDefault="00037BDA" w:rsidP="00037BDA">
            <w:pPr>
              <w:rPr>
                <w:b/>
              </w:rPr>
            </w:pPr>
          </w:p>
          <w:p w14:paraId="268787B1" w14:textId="77777777" w:rsidR="00037BDA" w:rsidRDefault="00037BDA" w:rsidP="00037BDA">
            <w:pPr>
              <w:rPr>
                <w:b/>
              </w:rPr>
            </w:pPr>
            <w:r w:rsidRPr="00E36AF8">
              <w:rPr>
                <w:b/>
              </w:rPr>
              <w:t xml:space="preserve">Worksheet </w:t>
            </w:r>
            <w:r>
              <w:rPr>
                <w:b/>
              </w:rPr>
              <w:t>1</w:t>
            </w:r>
          </w:p>
          <w:p w14:paraId="386D684B" w14:textId="77777777" w:rsidR="00037BDA" w:rsidRDefault="00037BDA" w:rsidP="00037BDA">
            <w:pPr>
              <w:rPr>
                <w:b/>
              </w:rPr>
            </w:pPr>
          </w:p>
          <w:p w14:paraId="5846DAAA" w14:textId="77777777" w:rsidR="00037BDA" w:rsidRPr="0080549A" w:rsidRDefault="00037BDA" w:rsidP="00037BDA">
            <w:pPr>
              <w:pStyle w:val="Normalbulletlist"/>
              <w:numPr>
                <w:ilvl w:val="0"/>
                <w:numId w:val="0"/>
              </w:numPr>
              <w:rPr>
                <w:b/>
                <w:bCs w:val="0"/>
              </w:rPr>
            </w:pPr>
            <w:r w:rsidRPr="00BF7D97">
              <w:rPr>
                <w:b/>
              </w:rPr>
              <w:t xml:space="preserve">Observation </w:t>
            </w:r>
          </w:p>
          <w:p w14:paraId="313F884C" w14:textId="77777777" w:rsidR="00037BDA" w:rsidRPr="00BF7D97" w:rsidRDefault="00037BDA" w:rsidP="00037BDA">
            <w:pPr>
              <w:pStyle w:val="Normalbulletlist"/>
              <w:numPr>
                <w:ilvl w:val="0"/>
                <w:numId w:val="0"/>
              </w:numPr>
              <w:rPr>
                <w:b/>
              </w:rPr>
            </w:pPr>
          </w:p>
          <w:p w14:paraId="6D5C8B98" w14:textId="77777777" w:rsidR="00037BDA" w:rsidRPr="00BF7D97" w:rsidRDefault="00037BDA" w:rsidP="00037BDA">
            <w:pPr>
              <w:pStyle w:val="Normalbulletlist"/>
              <w:numPr>
                <w:ilvl w:val="0"/>
                <w:numId w:val="0"/>
              </w:numPr>
              <w:rPr>
                <w:b/>
              </w:rPr>
            </w:pPr>
            <w:r w:rsidRPr="00BF7D97">
              <w:rPr>
                <w:b/>
              </w:rPr>
              <w:t>Class discussion</w:t>
            </w:r>
          </w:p>
          <w:p w14:paraId="12644B12" w14:textId="77777777" w:rsidR="00037BDA" w:rsidRPr="00BF7D97" w:rsidRDefault="00037BDA" w:rsidP="00037BDA">
            <w:pPr>
              <w:pStyle w:val="Normalbulletlist"/>
              <w:numPr>
                <w:ilvl w:val="0"/>
                <w:numId w:val="0"/>
              </w:numPr>
              <w:rPr>
                <w:b/>
              </w:rPr>
            </w:pPr>
          </w:p>
          <w:p w14:paraId="2CA0A6F7" w14:textId="77777777" w:rsidR="00037BDA" w:rsidRDefault="00037BDA" w:rsidP="00037BDA">
            <w:pPr>
              <w:pStyle w:val="Normalbulletlist"/>
              <w:numPr>
                <w:ilvl w:val="0"/>
                <w:numId w:val="0"/>
              </w:numPr>
              <w:rPr>
                <w:b/>
                <w:bCs w:val="0"/>
              </w:rPr>
            </w:pPr>
            <w:r w:rsidRPr="00BF7D97">
              <w:rPr>
                <w:b/>
              </w:rPr>
              <w:t>Q&amp;A</w:t>
            </w:r>
          </w:p>
          <w:p w14:paraId="52A1A5D3" w14:textId="77777777" w:rsidR="00E26CCE" w:rsidRPr="00E36AF8" w:rsidRDefault="00E26CCE" w:rsidP="0017259D"/>
        </w:tc>
      </w:tr>
      <w:tr w:rsidR="0017259D" w:rsidRPr="00E36AF8" w14:paraId="2DF4DFA8" w14:textId="77777777" w:rsidTr="00285844">
        <w:trPr>
          <w:jc w:val="center"/>
        </w:trPr>
        <w:tc>
          <w:tcPr>
            <w:tcW w:w="1116" w:type="dxa"/>
          </w:tcPr>
          <w:p w14:paraId="665FDD9E" w14:textId="5F4F8E90" w:rsidR="0017259D" w:rsidRPr="00E36AF8" w:rsidRDefault="00135A35" w:rsidP="00E26CCE">
            <w:pPr>
              <w:jc w:val="center"/>
            </w:pPr>
            <w:r>
              <w:lastRenderedPageBreak/>
              <w:t>2</w:t>
            </w:r>
          </w:p>
          <w:p w14:paraId="06C5DB2E" w14:textId="77777777" w:rsidR="0017259D" w:rsidRPr="00E36AF8" w:rsidRDefault="0017259D" w:rsidP="00E26CCE">
            <w:pPr>
              <w:jc w:val="center"/>
            </w:pPr>
          </w:p>
          <w:p w14:paraId="6F7632F3" w14:textId="1A820C50" w:rsidR="0017259D" w:rsidRPr="00E36AF8" w:rsidRDefault="00135A35" w:rsidP="00E26CCE">
            <w:pPr>
              <w:jc w:val="center"/>
              <w:rPr>
                <w:b/>
              </w:rPr>
            </w:pPr>
            <w:r>
              <w:t>3</w:t>
            </w:r>
            <w:r w:rsidR="0017259D" w:rsidRPr="00E36AF8">
              <w:t xml:space="preserve"> hours</w:t>
            </w:r>
          </w:p>
        </w:tc>
        <w:tc>
          <w:tcPr>
            <w:tcW w:w="4283" w:type="dxa"/>
          </w:tcPr>
          <w:p w14:paraId="6648C139" w14:textId="77777777" w:rsidR="00037BDA" w:rsidRDefault="00037BDA" w:rsidP="003B7FBF">
            <w:pPr>
              <w:autoSpaceDE w:val="0"/>
              <w:autoSpaceDN w:val="0"/>
              <w:adjustRightInd w:val="0"/>
              <w:rPr>
                <w:b/>
                <w:bCs/>
              </w:rPr>
            </w:pPr>
            <w:r w:rsidRPr="00670F12">
              <w:rPr>
                <w:rFonts w:cs="Arial"/>
                <w:b/>
                <w:bCs/>
                <w:color w:val="FC4421"/>
                <w:szCs w:val="22"/>
                <w:lang w:eastAsia="en-GB"/>
              </w:rPr>
              <w:t>3.1</w:t>
            </w:r>
            <w:r w:rsidRPr="00354C2F">
              <w:rPr>
                <w:rFonts w:cs="Arial"/>
                <w:szCs w:val="22"/>
                <w:lang w:eastAsia="en-GB"/>
              </w:rPr>
              <w:t xml:space="preserve">. </w:t>
            </w:r>
            <w:r>
              <w:rPr>
                <w:b/>
                <w:bCs/>
              </w:rPr>
              <w:t>Benefits of good design</w:t>
            </w:r>
          </w:p>
          <w:p w14:paraId="10298E83" w14:textId="77777777" w:rsidR="00037BDA" w:rsidRDefault="00037BDA" w:rsidP="00037BDA">
            <w:pPr>
              <w:autoSpaceDE w:val="0"/>
              <w:autoSpaceDN w:val="0"/>
              <w:adjustRightInd w:val="0"/>
              <w:rPr>
                <w:rFonts w:cs="Arial"/>
                <w:b/>
                <w:bCs/>
              </w:rPr>
            </w:pPr>
          </w:p>
          <w:p w14:paraId="254CF329" w14:textId="77777777" w:rsidR="00037BDA" w:rsidRDefault="00037BDA" w:rsidP="00037BDA">
            <w:pPr>
              <w:pStyle w:val="Normalbulletlist"/>
              <w:rPr>
                <w:b/>
                <w:bCs w:val="0"/>
                <w:lang w:eastAsia="en-GB"/>
              </w:rPr>
            </w:pPr>
            <w:r>
              <w:rPr>
                <w:lang w:eastAsia="en-GB"/>
              </w:rPr>
              <w:t>Corporate social responsibility</w:t>
            </w:r>
          </w:p>
          <w:p w14:paraId="14192EE2" w14:textId="77777777" w:rsidR="00037BDA" w:rsidRDefault="00037BDA" w:rsidP="00037BDA">
            <w:pPr>
              <w:pStyle w:val="Normalbulletlist"/>
              <w:rPr>
                <w:b/>
                <w:bCs w:val="0"/>
                <w:lang w:eastAsia="en-GB"/>
              </w:rPr>
            </w:pPr>
            <w:r>
              <w:rPr>
                <w:lang w:eastAsia="en-GB"/>
              </w:rPr>
              <w:t>Vernacular construction</w:t>
            </w:r>
          </w:p>
          <w:p w14:paraId="2528566A" w14:textId="77777777" w:rsidR="00037BDA" w:rsidRPr="00360F23" w:rsidRDefault="00037BDA" w:rsidP="00037BDA">
            <w:pPr>
              <w:pStyle w:val="Normalbulletlist"/>
              <w:rPr>
                <w:b/>
                <w:bCs w:val="0"/>
                <w:lang w:eastAsia="en-GB"/>
              </w:rPr>
            </w:pPr>
            <w:r w:rsidRPr="00360F23">
              <w:t xml:space="preserve">Code for </w:t>
            </w:r>
            <w:r>
              <w:t>S</w:t>
            </w:r>
            <w:r w:rsidRPr="00360F23">
              <w:t xml:space="preserve">ustainable </w:t>
            </w:r>
            <w:r>
              <w:t>Homes</w:t>
            </w:r>
          </w:p>
          <w:p w14:paraId="1787F0D5" w14:textId="77777777" w:rsidR="00037BDA" w:rsidRPr="007B76A0" w:rsidRDefault="00037BDA" w:rsidP="00037BDA">
            <w:pPr>
              <w:pStyle w:val="Normalbulletlist"/>
              <w:rPr>
                <w:b/>
                <w:bCs w:val="0"/>
                <w:lang w:eastAsia="en-GB"/>
              </w:rPr>
            </w:pPr>
            <w:r>
              <w:rPr>
                <w:lang w:eastAsia="en-GB"/>
              </w:rPr>
              <w:t>Brownfield and greenfield sites</w:t>
            </w:r>
          </w:p>
          <w:p w14:paraId="5EE2A8ED" w14:textId="77777777" w:rsidR="0017259D" w:rsidRDefault="0017259D" w:rsidP="0017259D"/>
          <w:p w14:paraId="3877760C" w14:textId="77777777" w:rsidR="004334EC" w:rsidRDefault="004334EC" w:rsidP="004334EC">
            <w:pPr>
              <w:pStyle w:val="Normalnumberedlist"/>
              <w:numPr>
                <w:ilvl w:val="0"/>
                <w:numId w:val="0"/>
              </w:numPr>
              <w:ind w:left="357" w:hanging="357"/>
            </w:pPr>
            <w:r>
              <w:t>(Skills: CSC, EC6, MC2, MC8, MC10)</w:t>
            </w:r>
          </w:p>
          <w:p w14:paraId="38AF087A" w14:textId="1669720B" w:rsidR="004334EC" w:rsidRPr="00E36AF8" w:rsidRDefault="004334EC" w:rsidP="0017259D"/>
        </w:tc>
        <w:tc>
          <w:tcPr>
            <w:tcW w:w="6893" w:type="dxa"/>
          </w:tcPr>
          <w:p w14:paraId="2BDD8D62" w14:textId="77777777" w:rsidR="00037BDA" w:rsidRPr="00E36AF8" w:rsidRDefault="00037BDA" w:rsidP="00037BDA">
            <w:pPr>
              <w:pStyle w:val="Normalheadingred"/>
            </w:pPr>
            <w:r w:rsidRPr="00E36AF8">
              <w:t>Activities:</w:t>
            </w:r>
          </w:p>
          <w:p w14:paraId="6D85C044" w14:textId="77777777" w:rsidR="00037BDA" w:rsidRDefault="00037BDA" w:rsidP="00037BDA">
            <w:pPr>
              <w:pStyle w:val="Normalbulletlist"/>
              <w:rPr>
                <w:b/>
              </w:rPr>
            </w:pPr>
            <w:r>
              <w:t xml:space="preserve">Tutor to deliver </w:t>
            </w:r>
            <w:r w:rsidRPr="00CB4A1F">
              <w:rPr>
                <w:b/>
              </w:rPr>
              <w:t xml:space="preserve">PowerPoint </w:t>
            </w:r>
            <w:r>
              <w:rPr>
                <w:b/>
              </w:rPr>
              <w:t>2</w:t>
            </w:r>
            <w:r w:rsidRPr="00CB4A1F">
              <w:rPr>
                <w:b/>
              </w:rPr>
              <w:t>: Benefits of good design</w:t>
            </w:r>
            <w:r>
              <w:rPr>
                <w:b/>
              </w:rPr>
              <w:t xml:space="preserve"> (2).</w:t>
            </w:r>
            <w:r w:rsidRPr="00CB4A1F">
              <w:rPr>
                <w:b/>
              </w:rPr>
              <w:t xml:space="preserve"> </w:t>
            </w:r>
          </w:p>
          <w:p w14:paraId="3F2DDE79" w14:textId="77777777" w:rsidR="00037BDA" w:rsidRDefault="00037BDA" w:rsidP="00037BDA">
            <w:pPr>
              <w:pStyle w:val="Normalbulletlist"/>
            </w:pPr>
            <w:r w:rsidRPr="005215E8">
              <w:t xml:space="preserve">Tutor to explain </w:t>
            </w:r>
            <w:r>
              <w:t>corporate social responsibility and ask learners to contribute examples of CSR activities.</w:t>
            </w:r>
          </w:p>
          <w:p w14:paraId="5DBCA5D7" w14:textId="77777777" w:rsidR="00037BDA" w:rsidRPr="000311DC" w:rsidRDefault="00037BDA" w:rsidP="00037BDA">
            <w:pPr>
              <w:pStyle w:val="Normalbulletlist"/>
              <w:rPr>
                <w:b/>
              </w:rPr>
            </w:pPr>
            <w:r>
              <w:t xml:space="preserve">Learners are asked to complete </w:t>
            </w:r>
            <w:r w:rsidRPr="00D54375">
              <w:rPr>
                <w:b/>
              </w:rPr>
              <w:t xml:space="preserve">Worksheet </w:t>
            </w:r>
            <w:r>
              <w:rPr>
                <w:b/>
              </w:rPr>
              <w:t>2</w:t>
            </w:r>
            <w:r w:rsidRPr="00D54375">
              <w:rPr>
                <w:b/>
              </w:rPr>
              <w:t>: Vernacular architecture research task</w:t>
            </w:r>
            <w:r>
              <w:t>.</w:t>
            </w:r>
            <w:r w:rsidRPr="00D54375">
              <w:rPr>
                <w:b/>
              </w:rPr>
              <w:t xml:space="preserve"> </w:t>
            </w:r>
            <w:r>
              <w:t>Tutor to deliver answers and check understanding.</w:t>
            </w:r>
          </w:p>
          <w:p w14:paraId="293319CD" w14:textId="77777777" w:rsidR="00037BDA" w:rsidRPr="00671875" w:rsidRDefault="00037BDA" w:rsidP="00037BDA">
            <w:pPr>
              <w:pStyle w:val="Normalbulletlist"/>
            </w:pPr>
            <w:r>
              <w:t>Learners are asked to take part in a c</w:t>
            </w:r>
            <w:r w:rsidRPr="00671875">
              <w:t xml:space="preserve">lassroom discussion on </w:t>
            </w:r>
            <w:r>
              <w:t>v</w:t>
            </w:r>
            <w:r w:rsidRPr="000311DC">
              <w:t>ernacular architecture</w:t>
            </w:r>
            <w:r>
              <w:t>.</w:t>
            </w:r>
          </w:p>
          <w:p w14:paraId="28718825" w14:textId="77777777" w:rsidR="00037BDA" w:rsidRDefault="00037BDA" w:rsidP="00037BDA">
            <w:pPr>
              <w:pStyle w:val="Normalbulletlist"/>
            </w:pPr>
            <w:r>
              <w:lastRenderedPageBreak/>
              <w:t>Tutor to explain Code for Sustainable Homes (</w:t>
            </w:r>
            <w:hyperlink r:id="rId13" w:history="1">
              <w:r>
                <w:rPr>
                  <w:rStyle w:val="Hyperlink"/>
                </w:rPr>
                <w:t>Code for Sustainable Homes: Technical Guide. November 2010 (publishing.service.gov.uk)</w:t>
              </w:r>
            </w:hyperlink>
          </w:p>
          <w:p w14:paraId="2680AF89" w14:textId="77777777" w:rsidR="00037BDA" w:rsidRPr="00F30B74" w:rsidRDefault="00037BDA" w:rsidP="00037BDA">
            <w:pPr>
              <w:pStyle w:val="Normalbulletlist"/>
              <w:rPr>
                <w:b/>
              </w:rPr>
            </w:pPr>
            <w:r>
              <w:t xml:space="preserve">Learners are asked to complete </w:t>
            </w:r>
            <w:r w:rsidRPr="000758AD">
              <w:rPr>
                <w:b/>
              </w:rPr>
              <w:t xml:space="preserve">Worksheet </w:t>
            </w:r>
            <w:r>
              <w:rPr>
                <w:b/>
              </w:rPr>
              <w:t>3</w:t>
            </w:r>
            <w:r w:rsidRPr="000758AD">
              <w:rPr>
                <w:b/>
              </w:rPr>
              <w:t xml:space="preserve">: Code for </w:t>
            </w:r>
            <w:r>
              <w:rPr>
                <w:b/>
              </w:rPr>
              <w:t>S</w:t>
            </w:r>
            <w:r w:rsidRPr="000758AD">
              <w:rPr>
                <w:b/>
              </w:rPr>
              <w:t xml:space="preserve">ustainable </w:t>
            </w:r>
            <w:r>
              <w:rPr>
                <w:b/>
              </w:rPr>
              <w:t>H</w:t>
            </w:r>
            <w:r w:rsidRPr="000758AD">
              <w:rPr>
                <w:b/>
              </w:rPr>
              <w:t>omes</w:t>
            </w:r>
            <w:r>
              <w:t>. Tutor to deliver answers and check understanding.</w:t>
            </w:r>
          </w:p>
          <w:p w14:paraId="31DAE82C" w14:textId="77777777" w:rsidR="00037BDA" w:rsidRDefault="00037BDA" w:rsidP="00037BDA">
            <w:pPr>
              <w:pStyle w:val="Normalbulletlist"/>
            </w:pPr>
            <w:r>
              <w:t>Tutor to explain brownfield and greenfield sites.</w:t>
            </w:r>
          </w:p>
          <w:p w14:paraId="3609ABD0" w14:textId="77777777" w:rsidR="00037BDA" w:rsidRDefault="00037BDA" w:rsidP="00037BDA">
            <w:pPr>
              <w:pStyle w:val="Normalbulletlist"/>
            </w:pPr>
            <w:r>
              <w:t xml:space="preserve">Learners are asked to </w:t>
            </w:r>
            <w:r w:rsidRPr="00B4373B">
              <w:t xml:space="preserve">complete </w:t>
            </w:r>
            <w:r w:rsidRPr="00B4373B">
              <w:rPr>
                <w:b/>
                <w:bCs w:val="0"/>
              </w:rPr>
              <w:t xml:space="preserve">Worksheet </w:t>
            </w:r>
            <w:r>
              <w:rPr>
                <w:b/>
                <w:bCs w:val="0"/>
              </w:rPr>
              <w:t>4</w:t>
            </w:r>
            <w:r w:rsidRPr="00B4373B">
              <w:rPr>
                <w:b/>
                <w:bCs w:val="0"/>
              </w:rPr>
              <w:t>: Brown</w:t>
            </w:r>
            <w:r>
              <w:rPr>
                <w:b/>
                <w:bCs w:val="0"/>
              </w:rPr>
              <w:t>field</w:t>
            </w:r>
            <w:r w:rsidRPr="00B4373B">
              <w:rPr>
                <w:b/>
                <w:bCs w:val="0"/>
              </w:rPr>
              <w:t xml:space="preserve"> and </w:t>
            </w:r>
            <w:r>
              <w:rPr>
                <w:b/>
                <w:bCs w:val="0"/>
              </w:rPr>
              <w:t>g</w:t>
            </w:r>
            <w:r w:rsidRPr="00B4373B">
              <w:rPr>
                <w:b/>
                <w:bCs w:val="0"/>
              </w:rPr>
              <w:t>reenfield sites</w:t>
            </w:r>
            <w:r>
              <w:rPr>
                <w:bCs w:val="0"/>
              </w:rPr>
              <w:t>.</w:t>
            </w:r>
            <w:r>
              <w:t xml:space="preserve"> Tutor to deliver answers and check understanding.</w:t>
            </w:r>
          </w:p>
          <w:p w14:paraId="2C111D82" w14:textId="77777777" w:rsidR="00037BDA" w:rsidRDefault="00037BDA" w:rsidP="00037BDA">
            <w:pPr>
              <w:pStyle w:val="Normalbulletlist"/>
            </w:pPr>
            <w:r>
              <w:t xml:space="preserve">Learners are asked to take part in a classroom discussion on pros and cons of developing greenfield sites. This could be conducted as a group activity, with teams ‘for’ and ‘against’ debating their views. </w:t>
            </w:r>
          </w:p>
          <w:p w14:paraId="27A5E0FD" w14:textId="77777777" w:rsidR="00037BDA" w:rsidRDefault="00037BDA" w:rsidP="00037BDA">
            <w:pPr>
              <w:pStyle w:val="Normalbulletlist"/>
            </w:pPr>
            <w:r>
              <w:t>Tutor to facilitate Q&amp;A.</w:t>
            </w:r>
          </w:p>
          <w:p w14:paraId="21B51ECE" w14:textId="77777777" w:rsidR="00037BDA" w:rsidRDefault="00037BDA" w:rsidP="00037BDA">
            <w:pPr>
              <w:pStyle w:val="Normalbulletlist"/>
              <w:numPr>
                <w:ilvl w:val="0"/>
                <w:numId w:val="0"/>
              </w:numPr>
            </w:pPr>
          </w:p>
          <w:p w14:paraId="3C6B96F5" w14:textId="77777777" w:rsidR="00037BDA" w:rsidRPr="00E36AF8" w:rsidRDefault="00037BDA" w:rsidP="00037BDA">
            <w:pPr>
              <w:pStyle w:val="Normalheadingred"/>
            </w:pPr>
            <w:r w:rsidRPr="00E36AF8">
              <w:t>Resources:</w:t>
            </w:r>
          </w:p>
          <w:p w14:paraId="068B11D8" w14:textId="4B26DDBA" w:rsidR="00037BDA" w:rsidRDefault="00037BDA" w:rsidP="00037BDA">
            <w:pPr>
              <w:pStyle w:val="Normalbulletlist"/>
              <w:rPr>
                <w:b/>
              </w:rPr>
            </w:pPr>
            <w:r w:rsidRPr="00CB4A1F">
              <w:rPr>
                <w:b/>
              </w:rPr>
              <w:t xml:space="preserve">PowerPoint </w:t>
            </w:r>
            <w:r>
              <w:rPr>
                <w:b/>
              </w:rPr>
              <w:t>2</w:t>
            </w:r>
            <w:r w:rsidR="00670F12" w:rsidRPr="00CB4A1F">
              <w:rPr>
                <w:b/>
              </w:rPr>
              <w:t xml:space="preserve"> Benefits of good design</w:t>
            </w:r>
            <w:r w:rsidR="00670F12">
              <w:rPr>
                <w:b/>
              </w:rPr>
              <w:t xml:space="preserve"> (2)</w:t>
            </w:r>
          </w:p>
          <w:p w14:paraId="203840F8" w14:textId="77777777" w:rsidR="00037BDA" w:rsidRDefault="00037BDA" w:rsidP="00037BDA">
            <w:pPr>
              <w:pStyle w:val="Normalbulletlist"/>
              <w:rPr>
                <w:b/>
              </w:rPr>
            </w:pPr>
            <w:r w:rsidRPr="00D54375">
              <w:rPr>
                <w:b/>
              </w:rPr>
              <w:t xml:space="preserve">Worksheet </w:t>
            </w:r>
            <w:r>
              <w:rPr>
                <w:b/>
              </w:rPr>
              <w:t>2</w:t>
            </w:r>
            <w:r w:rsidRPr="00D54375">
              <w:rPr>
                <w:b/>
              </w:rPr>
              <w:t xml:space="preserve"> </w:t>
            </w:r>
          </w:p>
          <w:p w14:paraId="29213819" w14:textId="77777777" w:rsidR="00037BDA" w:rsidRDefault="00037BDA" w:rsidP="00037BDA">
            <w:pPr>
              <w:pStyle w:val="Normalbulletlist"/>
              <w:rPr>
                <w:b/>
              </w:rPr>
            </w:pPr>
            <w:r w:rsidRPr="000758AD">
              <w:rPr>
                <w:b/>
              </w:rPr>
              <w:t xml:space="preserve">Worksheet </w:t>
            </w:r>
            <w:r>
              <w:rPr>
                <w:b/>
              </w:rPr>
              <w:t>3</w:t>
            </w:r>
          </w:p>
          <w:p w14:paraId="7A71CDED" w14:textId="77777777" w:rsidR="00037BDA" w:rsidRDefault="00037BDA" w:rsidP="00037BDA">
            <w:pPr>
              <w:pStyle w:val="Normalbulletlist"/>
              <w:rPr>
                <w:b/>
              </w:rPr>
            </w:pPr>
            <w:r w:rsidRPr="006F6AC0">
              <w:rPr>
                <w:b/>
              </w:rPr>
              <w:t xml:space="preserve">Worksheet </w:t>
            </w:r>
            <w:r>
              <w:rPr>
                <w:b/>
              </w:rPr>
              <w:t>4</w:t>
            </w:r>
          </w:p>
          <w:p w14:paraId="3825299C" w14:textId="1E011DB6" w:rsidR="0017259D" w:rsidRPr="00E36AF8" w:rsidRDefault="0017259D" w:rsidP="00B27B25">
            <w:pPr>
              <w:rPr>
                <w:color w:val="0000FF"/>
                <w:u w:val="single"/>
              </w:rPr>
            </w:pPr>
          </w:p>
        </w:tc>
        <w:tc>
          <w:tcPr>
            <w:tcW w:w="2223" w:type="dxa"/>
          </w:tcPr>
          <w:p w14:paraId="78D55418" w14:textId="77777777" w:rsidR="00037BDA" w:rsidRDefault="00037BDA" w:rsidP="003B7FBF">
            <w:pPr>
              <w:pStyle w:val="Normalbulletlist"/>
              <w:numPr>
                <w:ilvl w:val="0"/>
                <w:numId w:val="0"/>
              </w:numPr>
              <w:spacing w:before="80"/>
              <w:ind w:left="284" w:hanging="284"/>
              <w:rPr>
                <w:b/>
              </w:rPr>
            </w:pPr>
            <w:r>
              <w:rPr>
                <w:b/>
              </w:rPr>
              <w:lastRenderedPageBreak/>
              <w:t>PowerPoint 2</w:t>
            </w:r>
          </w:p>
          <w:p w14:paraId="2B0806AB" w14:textId="77777777" w:rsidR="00037BDA" w:rsidRDefault="00037BDA" w:rsidP="00037BDA">
            <w:pPr>
              <w:pStyle w:val="Normalbulletlist"/>
              <w:numPr>
                <w:ilvl w:val="0"/>
                <w:numId w:val="0"/>
              </w:numPr>
              <w:ind w:left="284" w:hanging="284"/>
              <w:rPr>
                <w:b/>
              </w:rPr>
            </w:pPr>
          </w:p>
          <w:p w14:paraId="6DF4A1F7" w14:textId="77777777" w:rsidR="00037BDA" w:rsidRDefault="00037BDA" w:rsidP="00037BDA">
            <w:pPr>
              <w:pStyle w:val="Normalbulletlist"/>
              <w:numPr>
                <w:ilvl w:val="0"/>
                <w:numId w:val="0"/>
              </w:numPr>
              <w:ind w:left="284" w:hanging="284"/>
              <w:rPr>
                <w:b/>
              </w:rPr>
            </w:pPr>
            <w:r w:rsidRPr="00D54375">
              <w:rPr>
                <w:b/>
              </w:rPr>
              <w:t xml:space="preserve">Worksheet </w:t>
            </w:r>
            <w:r>
              <w:rPr>
                <w:b/>
              </w:rPr>
              <w:t>2</w:t>
            </w:r>
          </w:p>
          <w:p w14:paraId="5CF66462" w14:textId="77777777" w:rsidR="00037BDA" w:rsidRDefault="00037BDA" w:rsidP="00037BDA">
            <w:pPr>
              <w:pStyle w:val="Normalbulletlist"/>
              <w:numPr>
                <w:ilvl w:val="0"/>
                <w:numId w:val="0"/>
              </w:numPr>
              <w:ind w:left="284" w:hanging="284"/>
              <w:rPr>
                <w:b/>
              </w:rPr>
            </w:pPr>
          </w:p>
          <w:p w14:paraId="7375F3EB" w14:textId="77777777" w:rsidR="00037BDA" w:rsidRDefault="00037BDA" w:rsidP="00037BDA">
            <w:pPr>
              <w:pStyle w:val="Normalbulletlist"/>
              <w:numPr>
                <w:ilvl w:val="0"/>
                <w:numId w:val="0"/>
              </w:numPr>
              <w:ind w:left="284" w:hanging="284"/>
              <w:rPr>
                <w:b/>
              </w:rPr>
            </w:pPr>
            <w:r w:rsidRPr="000758AD">
              <w:rPr>
                <w:b/>
              </w:rPr>
              <w:t xml:space="preserve">Worksheet </w:t>
            </w:r>
            <w:r>
              <w:rPr>
                <w:b/>
              </w:rPr>
              <w:t>3</w:t>
            </w:r>
          </w:p>
          <w:p w14:paraId="0F1B62EE" w14:textId="77777777" w:rsidR="00037BDA" w:rsidRDefault="00037BDA" w:rsidP="00037BDA">
            <w:pPr>
              <w:pStyle w:val="Normalbulletlist"/>
              <w:numPr>
                <w:ilvl w:val="0"/>
                <w:numId w:val="0"/>
              </w:numPr>
              <w:ind w:left="284" w:hanging="284"/>
              <w:rPr>
                <w:b/>
              </w:rPr>
            </w:pPr>
          </w:p>
          <w:p w14:paraId="28AEEEF2" w14:textId="77777777" w:rsidR="00037BDA" w:rsidRPr="00E36AF8" w:rsidRDefault="00037BDA" w:rsidP="00037BDA">
            <w:pPr>
              <w:pStyle w:val="Normalbulletlist"/>
              <w:numPr>
                <w:ilvl w:val="0"/>
                <w:numId w:val="0"/>
              </w:numPr>
              <w:ind w:left="284" w:hanging="284"/>
              <w:rPr>
                <w:b/>
              </w:rPr>
            </w:pPr>
            <w:r w:rsidRPr="006F6AC0">
              <w:rPr>
                <w:b/>
              </w:rPr>
              <w:t xml:space="preserve">Worksheet </w:t>
            </w:r>
            <w:r>
              <w:rPr>
                <w:b/>
              </w:rPr>
              <w:t>4</w:t>
            </w:r>
          </w:p>
          <w:p w14:paraId="5A119361" w14:textId="77777777" w:rsidR="00037BDA" w:rsidRDefault="00037BDA" w:rsidP="00037BDA"/>
          <w:p w14:paraId="6F4FC56E" w14:textId="77777777" w:rsidR="00037BDA" w:rsidRPr="0080549A" w:rsidRDefault="00037BDA" w:rsidP="00037BDA">
            <w:pPr>
              <w:pStyle w:val="Normalbulletlist"/>
              <w:numPr>
                <w:ilvl w:val="0"/>
                <w:numId w:val="0"/>
              </w:numPr>
              <w:rPr>
                <w:b/>
                <w:bCs w:val="0"/>
              </w:rPr>
            </w:pPr>
            <w:r w:rsidRPr="00BF7D97">
              <w:rPr>
                <w:b/>
              </w:rPr>
              <w:t xml:space="preserve">Observation </w:t>
            </w:r>
          </w:p>
          <w:p w14:paraId="6255FAF4" w14:textId="77777777" w:rsidR="00037BDA" w:rsidRDefault="00037BDA" w:rsidP="00037BDA">
            <w:pPr>
              <w:pStyle w:val="Normalbulletlist"/>
              <w:numPr>
                <w:ilvl w:val="0"/>
                <w:numId w:val="0"/>
              </w:numPr>
              <w:rPr>
                <w:b/>
              </w:rPr>
            </w:pPr>
          </w:p>
          <w:p w14:paraId="1789555C" w14:textId="77777777" w:rsidR="00037BDA" w:rsidRPr="00BF7D97" w:rsidRDefault="00037BDA" w:rsidP="00037BDA">
            <w:pPr>
              <w:pStyle w:val="Normalbulletlist"/>
              <w:numPr>
                <w:ilvl w:val="0"/>
                <w:numId w:val="0"/>
              </w:numPr>
              <w:rPr>
                <w:b/>
              </w:rPr>
            </w:pPr>
            <w:r>
              <w:rPr>
                <w:b/>
              </w:rPr>
              <w:lastRenderedPageBreak/>
              <w:t>Classroom</w:t>
            </w:r>
            <w:r w:rsidRPr="00BF7D97">
              <w:rPr>
                <w:b/>
              </w:rPr>
              <w:t xml:space="preserve"> discussion</w:t>
            </w:r>
          </w:p>
          <w:p w14:paraId="0A9C616C" w14:textId="77777777" w:rsidR="00037BDA" w:rsidRDefault="00037BDA" w:rsidP="00037BDA">
            <w:pPr>
              <w:pStyle w:val="Normalbulletlist"/>
              <w:numPr>
                <w:ilvl w:val="0"/>
                <w:numId w:val="0"/>
              </w:numPr>
              <w:rPr>
                <w:b/>
              </w:rPr>
            </w:pPr>
          </w:p>
          <w:p w14:paraId="05948667" w14:textId="67748552" w:rsidR="0017259D" w:rsidRPr="00E36AF8" w:rsidRDefault="00037BDA" w:rsidP="00037BDA">
            <w:r w:rsidRPr="00BF7D97">
              <w:rPr>
                <w:b/>
              </w:rPr>
              <w:t>Q&amp;A</w:t>
            </w:r>
            <w:r w:rsidRPr="00E36AF8">
              <w:t xml:space="preserve"> </w:t>
            </w:r>
          </w:p>
        </w:tc>
      </w:tr>
      <w:tr w:rsidR="0017259D" w:rsidRPr="00E36AF8" w14:paraId="24BC335D" w14:textId="77777777" w:rsidTr="00285844">
        <w:trPr>
          <w:jc w:val="center"/>
        </w:trPr>
        <w:tc>
          <w:tcPr>
            <w:tcW w:w="1116" w:type="dxa"/>
          </w:tcPr>
          <w:p w14:paraId="2634F963" w14:textId="77777777" w:rsidR="0017259D" w:rsidRPr="00E36AF8" w:rsidRDefault="0017259D" w:rsidP="00E26CCE">
            <w:pPr>
              <w:jc w:val="center"/>
            </w:pPr>
            <w:r w:rsidRPr="00E36AF8">
              <w:lastRenderedPageBreak/>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83" w:type="dxa"/>
          </w:tcPr>
          <w:p w14:paraId="44DAC7A6" w14:textId="77777777" w:rsidR="00BA25FD" w:rsidRPr="00E36AF8" w:rsidRDefault="00BA25FD" w:rsidP="00BA25FD">
            <w:pPr>
              <w:pStyle w:val="Normalheadingblack"/>
            </w:pPr>
            <w:r w:rsidRPr="00670F12">
              <w:rPr>
                <w:color w:val="FC4421"/>
              </w:rPr>
              <w:t>3.2</w:t>
            </w:r>
            <w:r w:rsidRPr="00A1608E">
              <w:rPr>
                <w:color w:val="0070C0"/>
              </w:rPr>
              <w:t xml:space="preserve"> </w:t>
            </w:r>
            <w:r>
              <w:t xml:space="preserve">Design principles </w:t>
            </w:r>
          </w:p>
          <w:p w14:paraId="1829FD34" w14:textId="77777777" w:rsidR="00BA25FD" w:rsidRPr="00285269" w:rsidRDefault="00BA25FD" w:rsidP="00BA25FD">
            <w:pPr>
              <w:autoSpaceDE w:val="0"/>
              <w:autoSpaceDN w:val="0"/>
              <w:adjustRightInd w:val="0"/>
              <w:rPr>
                <w:rFonts w:cs="Arial"/>
                <w:szCs w:val="22"/>
                <w:lang w:eastAsia="en-GB"/>
              </w:rPr>
            </w:pPr>
          </w:p>
          <w:p w14:paraId="1DE37BD3" w14:textId="77777777" w:rsidR="00BA25FD" w:rsidRDefault="00BA25FD" w:rsidP="00BA25FD">
            <w:pPr>
              <w:pStyle w:val="Normalbulletlist"/>
              <w:rPr>
                <w:b/>
                <w:bCs w:val="0"/>
              </w:rPr>
            </w:pPr>
            <w:r>
              <w:t xml:space="preserve">Sustainability </w:t>
            </w:r>
          </w:p>
          <w:p w14:paraId="3B120F84" w14:textId="77777777" w:rsidR="00BA25FD" w:rsidRDefault="00BA25FD" w:rsidP="00BA25FD">
            <w:pPr>
              <w:pStyle w:val="Normalbulletlist"/>
              <w:rPr>
                <w:b/>
                <w:bCs w:val="0"/>
              </w:rPr>
            </w:pPr>
            <w:r>
              <w:t>Environmental protection</w:t>
            </w:r>
          </w:p>
          <w:p w14:paraId="3EEA07D4" w14:textId="77777777" w:rsidR="00BA25FD" w:rsidRDefault="00BA25FD" w:rsidP="00BA25FD">
            <w:pPr>
              <w:pStyle w:val="Normalbulletlist"/>
              <w:rPr>
                <w:b/>
                <w:bCs w:val="0"/>
              </w:rPr>
            </w:pPr>
            <w:r>
              <w:t>Insulation</w:t>
            </w:r>
          </w:p>
          <w:p w14:paraId="333B37CB" w14:textId="77777777" w:rsidR="00BA25FD" w:rsidRDefault="00BA25FD" w:rsidP="00BA25FD">
            <w:pPr>
              <w:pStyle w:val="Normalbulletlist"/>
              <w:rPr>
                <w:b/>
                <w:bCs w:val="0"/>
              </w:rPr>
            </w:pPr>
            <w:r>
              <w:t>Renewables</w:t>
            </w:r>
          </w:p>
          <w:p w14:paraId="01D8302E" w14:textId="77777777" w:rsidR="00BA25FD" w:rsidRDefault="00BA25FD" w:rsidP="00BA25FD">
            <w:pPr>
              <w:pStyle w:val="Normalbulletlist"/>
              <w:rPr>
                <w:b/>
                <w:bCs w:val="0"/>
              </w:rPr>
            </w:pPr>
            <w:r>
              <w:lastRenderedPageBreak/>
              <w:t>Energy reduction</w:t>
            </w:r>
          </w:p>
          <w:p w14:paraId="5DBD087C" w14:textId="77777777" w:rsidR="00BA25FD" w:rsidRDefault="00BA25FD" w:rsidP="00BA25FD">
            <w:pPr>
              <w:pStyle w:val="Normalbulletlist"/>
              <w:rPr>
                <w:b/>
                <w:bCs w:val="0"/>
              </w:rPr>
            </w:pPr>
            <w:r>
              <w:t>Water conservation</w:t>
            </w:r>
          </w:p>
          <w:p w14:paraId="37FB6A98" w14:textId="77777777" w:rsidR="00BA25FD" w:rsidRPr="004334EC" w:rsidRDefault="00BA25FD" w:rsidP="00BA25FD">
            <w:pPr>
              <w:pStyle w:val="Normalbulletlist"/>
              <w:rPr>
                <w:b/>
                <w:bCs w:val="0"/>
              </w:rPr>
            </w:pPr>
            <w:r>
              <w:t>Safe working practices</w:t>
            </w:r>
          </w:p>
          <w:p w14:paraId="2D08B4CE" w14:textId="77777777" w:rsidR="004334EC" w:rsidRDefault="004334EC" w:rsidP="004334EC">
            <w:pPr>
              <w:pStyle w:val="Normalbulletlist"/>
              <w:numPr>
                <w:ilvl w:val="0"/>
                <w:numId w:val="0"/>
              </w:numPr>
              <w:rPr>
                <w:b/>
              </w:rPr>
            </w:pPr>
          </w:p>
          <w:p w14:paraId="0AE6F7F9" w14:textId="51147C7D" w:rsidR="004334EC" w:rsidRPr="004334EC" w:rsidRDefault="004334EC" w:rsidP="004334EC">
            <w:pPr>
              <w:pStyle w:val="Normalbulletlist"/>
              <w:numPr>
                <w:ilvl w:val="0"/>
                <w:numId w:val="0"/>
              </w:numPr>
              <w:rPr>
                <w:bCs w:val="0"/>
              </w:rPr>
            </w:pPr>
            <w:r w:rsidRPr="004334EC">
              <w:rPr>
                <w:bCs w:val="0"/>
              </w:rPr>
              <w:t>(Skills: CS3, EC6, DC1, DC6)</w:t>
            </w:r>
          </w:p>
          <w:p w14:paraId="64BFB36B" w14:textId="51CD1CE8" w:rsidR="0017259D" w:rsidRPr="00E36AF8" w:rsidRDefault="0017259D" w:rsidP="00B27B25"/>
        </w:tc>
        <w:tc>
          <w:tcPr>
            <w:tcW w:w="6893" w:type="dxa"/>
          </w:tcPr>
          <w:p w14:paraId="64910D80" w14:textId="77777777" w:rsidR="00BA25FD" w:rsidRPr="00E36AF8" w:rsidRDefault="00BA25FD" w:rsidP="00BA25FD">
            <w:pPr>
              <w:pStyle w:val="Normalheadingred"/>
            </w:pPr>
            <w:r w:rsidRPr="00E36AF8">
              <w:lastRenderedPageBreak/>
              <w:t>Activities:</w:t>
            </w:r>
          </w:p>
          <w:p w14:paraId="2BBFD98B" w14:textId="77777777" w:rsidR="00BA25FD" w:rsidRDefault="00BA25FD" w:rsidP="00BA25FD">
            <w:pPr>
              <w:pStyle w:val="Normalbulletlist"/>
              <w:rPr>
                <w:b/>
              </w:rPr>
            </w:pPr>
            <w:r w:rsidRPr="005215E8">
              <w:t xml:space="preserve">Tutor to </w:t>
            </w:r>
            <w:r>
              <w:t xml:space="preserve">deliver </w:t>
            </w:r>
            <w:r w:rsidRPr="00CB4A1F">
              <w:rPr>
                <w:b/>
              </w:rPr>
              <w:t xml:space="preserve">PowerPoint </w:t>
            </w:r>
            <w:r>
              <w:rPr>
                <w:b/>
              </w:rPr>
              <w:t xml:space="preserve">3: Design principles (1). </w:t>
            </w:r>
          </w:p>
          <w:p w14:paraId="7A096E80" w14:textId="77777777" w:rsidR="00BA25FD" w:rsidRDefault="00BA25FD" w:rsidP="00BA25FD">
            <w:pPr>
              <w:pStyle w:val="Normalbulletlist"/>
            </w:pPr>
            <w:r>
              <w:t>Learners are asked to define what is meant by ‘sustainability’ and take part in a classroom discussion about environmental protection.</w:t>
            </w:r>
          </w:p>
          <w:p w14:paraId="56E12FDE" w14:textId="77777777" w:rsidR="00BA25FD" w:rsidRPr="00A7342F" w:rsidRDefault="00BA25FD" w:rsidP="00BA25FD">
            <w:pPr>
              <w:pStyle w:val="Normalbulletlist"/>
              <w:rPr>
                <w:b/>
              </w:rPr>
            </w:pPr>
            <w:r>
              <w:lastRenderedPageBreak/>
              <w:t xml:space="preserve">Learners are asked to complete </w:t>
            </w:r>
            <w:r w:rsidRPr="00A7342F">
              <w:rPr>
                <w:b/>
              </w:rPr>
              <w:t xml:space="preserve">Worksheet </w:t>
            </w:r>
            <w:r>
              <w:rPr>
                <w:b/>
              </w:rPr>
              <w:t>5</w:t>
            </w:r>
            <w:r w:rsidRPr="00A7342F">
              <w:rPr>
                <w:b/>
              </w:rPr>
              <w:t xml:space="preserve">: </w:t>
            </w:r>
            <w:r>
              <w:rPr>
                <w:b/>
              </w:rPr>
              <w:t>Sustainable insulation materials</w:t>
            </w:r>
            <w:r>
              <w:t>.</w:t>
            </w:r>
            <w:r w:rsidRPr="00A7342F">
              <w:rPr>
                <w:b/>
              </w:rPr>
              <w:t xml:space="preserve"> </w:t>
            </w:r>
            <w:r>
              <w:t>Tutor to deliver answers and check understanding.</w:t>
            </w:r>
          </w:p>
          <w:p w14:paraId="17F62BCC" w14:textId="77777777" w:rsidR="00BA25FD" w:rsidRPr="00671875" w:rsidRDefault="00BA25FD" w:rsidP="00BA25FD">
            <w:pPr>
              <w:pStyle w:val="Normalbulletlist"/>
            </w:pPr>
            <w:r>
              <w:t>Learners are asked to take part in a c</w:t>
            </w:r>
            <w:r w:rsidRPr="00671875">
              <w:t xml:space="preserve">lassroom discussion on </w:t>
            </w:r>
            <w:r>
              <w:t xml:space="preserve">insulation and energy conservation. </w:t>
            </w:r>
          </w:p>
          <w:p w14:paraId="59FAE3E9" w14:textId="77777777" w:rsidR="00BA25FD" w:rsidRDefault="00BA25FD" w:rsidP="00BA25FD">
            <w:pPr>
              <w:pStyle w:val="Normalbulletlist"/>
            </w:pPr>
            <w:r>
              <w:t xml:space="preserve">Tutor to explain the operating principles of solar thermal, </w:t>
            </w:r>
            <w:r w:rsidRPr="00185A8B">
              <w:t xml:space="preserve">solar </w:t>
            </w:r>
            <w:r>
              <w:t xml:space="preserve">PV, micro-wind, hydroelectric, air and ground source heat pumps and tidal power.   </w:t>
            </w:r>
          </w:p>
          <w:p w14:paraId="09064155" w14:textId="77777777" w:rsidR="00BA25FD" w:rsidRDefault="00BA25FD" w:rsidP="00BA25FD">
            <w:pPr>
              <w:pStyle w:val="Normalbulletlist"/>
            </w:pPr>
            <w:r w:rsidRPr="00185A8B">
              <w:t xml:space="preserve">Tutor to </w:t>
            </w:r>
            <w:r>
              <w:t>then lead a</w:t>
            </w:r>
            <w:r w:rsidRPr="00185A8B">
              <w:t xml:space="preserve"> classroom discussion on the </w:t>
            </w:r>
            <w:r>
              <w:t>benefits of renewable power sources and any disadvantages.</w:t>
            </w:r>
          </w:p>
          <w:p w14:paraId="50050BA1" w14:textId="77777777" w:rsidR="00BA25FD" w:rsidRPr="006A2B4C" w:rsidRDefault="00BA25FD" w:rsidP="00BA25FD">
            <w:pPr>
              <w:pStyle w:val="Normalbulletlist"/>
              <w:rPr>
                <w:b/>
                <w:bCs w:val="0"/>
              </w:rPr>
            </w:pPr>
            <w:r>
              <w:t xml:space="preserve">Learners are asked to complete </w:t>
            </w:r>
            <w:r w:rsidRPr="00D3564A">
              <w:rPr>
                <w:b/>
                <w:bCs w:val="0"/>
              </w:rPr>
              <w:t xml:space="preserve">Worksheet </w:t>
            </w:r>
            <w:r>
              <w:rPr>
                <w:b/>
                <w:bCs w:val="0"/>
              </w:rPr>
              <w:t>6</w:t>
            </w:r>
            <w:r w:rsidRPr="00D3564A">
              <w:rPr>
                <w:b/>
                <w:bCs w:val="0"/>
              </w:rPr>
              <w:t>: Sustainability</w:t>
            </w:r>
            <w:r>
              <w:t>.</w:t>
            </w:r>
            <w:r w:rsidRPr="00D3564A">
              <w:rPr>
                <w:b/>
                <w:bCs w:val="0"/>
              </w:rPr>
              <w:t xml:space="preserve"> </w:t>
            </w:r>
            <w:r w:rsidRPr="004241EB">
              <w:t>Tutor to deliver answers to the quiz and check for understanding.</w:t>
            </w:r>
          </w:p>
          <w:p w14:paraId="6C9C10B4" w14:textId="77777777" w:rsidR="00BA25FD" w:rsidRDefault="00BA25FD" w:rsidP="00BA25FD">
            <w:pPr>
              <w:pStyle w:val="Normalbulletlist"/>
            </w:pPr>
            <w:r>
              <w:t xml:space="preserve">Tutor to lead a classroom discussion in energy reduction. </w:t>
            </w:r>
          </w:p>
          <w:p w14:paraId="3A39B4D7" w14:textId="77777777" w:rsidR="00BA25FD" w:rsidRDefault="00BA25FD" w:rsidP="00BA25FD">
            <w:pPr>
              <w:pStyle w:val="Normalbulletlist"/>
            </w:pPr>
            <w:r>
              <w:t>Tutor to explain safe construction in the context of design, considering how a focus on buildability at the design stage can increase safe working practices in construction.</w:t>
            </w:r>
          </w:p>
          <w:p w14:paraId="52DB61DD" w14:textId="77777777" w:rsidR="00BA25FD" w:rsidRDefault="00BA25FD" w:rsidP="00BA25FD">
            <w:pPr>
              <w:pStyle w:val="Normalbulletlist"/>
            </w:pPr>
            <w:r>
              <w:t xml:space="preserve">Learners are asked to complete </w:t>
            </w:r>
            <w:r w:rsidRPr="00707767">
              <w:rPr>
                <w:b/>
                <w:bCs w:val="0"/>
              </w:rPr>
              <w:t xml:space="preserve">Worksheet </w:t>
            </w:r>
            <w:r>
              <w:rPr>
                <w:b/>
                <w:bCs w:val="0"/>
              </w:rPr>
              <w:t>7</w:t>
            </w:r>
            <w:r w:rsidRPr="00707767">
              <w:rPr>
                <w:b/>
                <w:bCs w:val="0"/>
              </w:rPr>
              <w:t xml:space="preserve">: </w:t>
            </w:r>
            <w:r>
              <w:rPr>
                <w:b/>
                <w:bCs w:val="0"/>
              </w:rPr>
              <w:t>Safety b</w:t>
            </w:r>
            <w:r w:rsidRPr="00707767">
              <w:rPr>
                <w:b/>
                <w:bCs w:val="0"/>
              </w:rPr>
              <w:t>enefits of good design</w:t>
            </w:r>
            <w:r>
              <w:t xml:space="preserve">. </w:t>
            </w:r>
            <w:r w:rsidRPr="004241EB">
              <w:t>Tutor to deliver answers to the quiz and check for understanding.</w:t>
            </w:r>
          </w:p>
          <w:p w14:paraId="320EF72F" w14:textId="6AFCBAFC" w:rsidR="00BA25FD" w:rsidRDefault="00BA25FD" w:rsidP="00BA25FD">
            <w:pPr>
              <w:pStyle w:val="Normalbulletlist"/>
            </w:pPr>
            <w:r>
              <w:t>Tutor to facilitate Q&amp;A.</w:t>
            </w:r>
          </w:p>
          <w:p w14:paraId="032DA2FD" w14:textId="77777777" w:rsidR="00BA25FD" w:rsidRPr="00E36AF8" w:rsidRDefault="00BA25FD" w:rsidP="00BA25FD">
            <w:pPr>
              <w:pStyle w:val="Normalheadingred"/>
            </w:pPr>
            <w:r w:rsidRPr="00E36AF8">
              <w:t>Resources:</w:t>
            </w:r>
          </w:p>
          <w:p w14:paraId="08D28062" w14:textId="206D2D73" w:rsidR="00BA25FD" w:rsidRDefault="00BA25FD" w:rsidP="00BA25FD">
            <w:pPr>
              <w:pStyle w:val="Normalbulletlist"/>
              <w:rPr>
                <w:b/>
              </w:rPr>
            </w:pPr>
            <w:r w:rsidRPr="00CB4A1F">
              <w:rPr>
                <w:b/>
              </w:rPr>
              <w:t xml:space="preserve">PowerPoint </w:t>
            </w:r>
            <w:r>
              <w:rPr>
                <w:b/>
              </w:rPr>
              <w:t>3</w:t>
            </w:r>
            <w:r w:rsidR="00670F12">
              <w:rPr>
                <w:b/>
              </w:rPr>
              <w:t xml:space="preserve"> Design principles (1)</w:t>
            </w:r>
          </w:p>
          <w:p w14:paraId="0E93D320" w14:textId="77777777" w:rsidR="00BA25FD" w:rsidRDefault="00BA25FD" w:rsidP="00BA25FD">
            <w:pPr>
              <w:pStyle w:val="Normalbulletlist"/>
              <w:rPr>
                <w:b/>
              </w:rPr>
            </w:pPr>
            <w:r w:rsidRPr="00FE23DB">
              <w:rPr>
                <w:b/>
              </w:rPr>
              <w:t xml:space="preserve">Worksheet </w:t>
            </w:r>
            <w:r>
              <w:rPr>
                <w:b/>
              </w:rPr>
              <w:t>5</w:t>
            </w:r>
            <w:r w:rsidRPr="00FE23DB">
              <w:rPr>
                <w:b/>
              </w:rPr>
              <w:t xml:space="preserve"> </w:t>
            </w:r>
          </w:p>
          <w:p w14:paraId="58171A7A" w14:textId="77777777" w:rsidR="00BA25FD" w:rsidRDefault="00BA25FD" w:rsidP="00BA25FD">
            <w:pPr>
              <w:pStyle w:val="Normalbulletlist"/>
              <w:rPr>
                <w:b/>
              </w:rPr>
            </w:pPr>
            <w:r w:rsidRPr="00D267A1">
              <w:rPr>
                <w:b/>
              </w:rPr>
              <w:t xml:space="preserve">Worksheet </w:t>
            </w:r>
            <w:r>
              <w:rPr>
                <w:b/>
              </w:rPr>
              <w:t>6</w:t>
            </w:r>
            <w:r w:rsidRPr="00D267A1">
              <w:rPr>
                <w:b/>
              </w:rPr>
              <w:t xml:space="preserve"> </w:t>
            </w:r>
          </w:p>
          <w:p w14:paraId="5EE5542C" w14:textId="77777777" w:rsidR="0017259D" w:rsidRPr="003B7FBF" w:rsidRDefault="00BA25FD" w:rsidP="00BA25FD">
            <w:pPr>
              <w:pStyle w:val="Normalbulletlist"/>
              <w:rPr>
                <w:b/>
                <w:bCs w:val="0"/>
                <w:color w:val="0000FF"/>
                <w:u w:val="single"/>
              </w:rPr>
            </w:pPr>
            <w:r w:rsidRPr="00BA25FD">
              <w:rPr>
                <w:b/>
                <w:bCs w:val="0"/>
              </w:rPr>
              <w:t>Worksheet 7</w:t>
            </w:r>
          </w:p>
          <w:p w14:paraId="60E0CE5E" w14:textId="7C9E45B6" w:rsidR="003B7FBF" w:rsidRPr="00BA25FD" w:rsidRDefault="003B7FBF" w:rsidP="003B7FBF">
            <w:pPr>
              <w:pStyle w:val="Normalbulletlist"/>
              <w:numPr>
                <w:ilvl w:val="0"/>
                <w:numId w:val="0"/>
              </w:numPr>
              <w:ind w:left="284" w:hanging="284"/>
              <w:rPr>
                <w:b/>
                <w:bCs w:val="0"/>
                <w:color w:val="0000FF"/>
                <w:u w:val="single"/>
              </w:rPr>
            </w:pPr>
          </w:p>
        </w:tc>
        <w:tc>
          <w:tcPr>
            <w:tcW w:w="2223" w:type="dxa"/>
          </w:tcPr>
          <w:p w14:paraId="27435057" w14:textId="77777777" w:rsidR="00BA25FD" w:rsidRDefault="00BA25FD" w:rsidP="003B7FBF">
            <w:pPr>
              <w:pStyle w:val="Normalbulletlist"/>
              <w:numPr>
                <w:ilvl w:val="0"/>
                <w:numId w:val="0"/>
              </w:numPr>
              <w:spacing w:before="80"/>
              <w:rPr>
                <w:b/>
              </w:rPr>
            </w:pPr>
            <w:r>
              <w:rPr>
                <w:b/>
              </w:rPr>
              <w:lastRenderedPageBreak/>
              <w:t>PowerPoint 3</w:t>
            </w:r>
          </w:p>
          <w:p w14:paraId="5C6DE3DC" w14:textId="77777777" w:rsidR="00BA25FD" w:rsidRDefault="00BA25FD" w:rsidP="00BA25FD">
            <w:pPr>
              <w:pStyle w:val="Normalbulletlist"/>
              <w:numPr>
                <w:ilvl w:val="0"/>
                <w:numId w:val="0"/>
              </w:numPr>
              <w:rPr>
                <w:b/>
              </w:rPr>
            </w:pPr>
          </w:p>
          <w:p w14:paraId="7ECB48FB" w14:textId="77777777" w:rsidR="00BA25FD" w:rsidRDefault="00BA25FD" w:rsidP="00BA25FD">
            <w:pPr>
              <w:pStyle w:val="Normalbulletlist"/>
              <w:numPr>
                <w:ilvl w:val="0"/>
                <w:numId w:val="0"/>
              </w:numPr>
              <w:rPr>
                <w:b/>
              </w:rPr>
            </w:pPr>
            <w:r w:rsidRPr="00FE23DB">
              <w:rPr>
                <w:b/>
              </w:rPr>
              <w:t xml:space="preserve">Worksheet </w:t>
            </w:r>
            <w:r>
              <w:rPr>
                <w:b/>
              </w:rPr>
              <w:t>5</w:t>
            </w:r>
            <w:r w:rsidRPr="00FE23DB">
              <w:rPr>
                <w:b/>
              </w:rPr>
              <w:t xml:space="preserve"> </w:t>
            </w:r>
          </w:p>
          <w:p w14:paraId="57BBD21F" w14:textId="77777777" w:rsidR="00BA25FD" w:rsidRDefault="00BA25FD" w:rsidP="00BA25FD">
            <w:pPr>
              <w:pStyle w:val="Normalbulletlist"/>
              <w:numPr>
                <w:ilvl w:val="0"/>
                <w:numId w:val="0"/>
              </w:numPr>
              <w:ind w:left="284" w:hanging="284"/>
              <w:rPr>
                <w:b/>
              </w:rPr>
            </w:pPr>
          </w:p>
          <w:p w14:paraId="5B78E2BA" w14:textId="77777777" w:rsidR="00BA25FD" w:rsidRDefault="00BA25FD" w:rsidP="00BA25FD">
            <w:pPr>
              <w:pStyle w:val="Normalbulletlist"/>
              <w:numPr>
                <w:ilvl w:val="0"/>
                <w:numId w:val="0"/>
              </w:numPr>
              <w:ind w:left="284" w:hanging="284"/>
              <w:rPr>
                <w:b/>
              </w:rPr>
            </w:pPr>
            <w:r w:rsidRPr="00D267A1">
              <w:rPr>
                <w:b/>
              </w:rPr>
              <w:t xml:space="preserve">Worksheet </w:t>
            </w:r>
            <w:r>
              <w:rPr>
                <w:b/>
              </w:rPr>
              <w:t>6</w:t>
            </w:r>
          </w:p>
          <w:p w14:paraId="479ECFE3" w14:textId="77777777" w:rsidR="00BA25FD" w:rsidRDefault="00BA25FD" w:rsidP="00BA25FD">
            <w:pPr>
              <w:pStyle w:val="Normalbulletlist"/>
              <w:numPr>
                <w:ilvl w:val="0"/>
                <w:numId w:val="0"/>
              </w:numPr>
              <w:ind w:left="284" w:hanging="284"/>
              <w:rPr>
                <w:b/>
              </w:rPr>
            </w:pPr>
          </w:p>
          <w:p w14:paraId="329A1AE5" w14:textId="77777777" w:rsidR="00BA25FD" w:rsidRDefault="00BA25FD" w:rsidP="00BA25FD">
            <w:pPr>
              <w:pStyle w:val="Normalbulletlist"/>
              <w:numPr>
                <w:ilvl w:val="0"/>
                <w:numId w:val="0"/>
              </w:numPr>
              <w:ind w:left="284" w:hanging="284"/>
              <w:rPr>
                <w:b/>
              </w:rPr>
            </w:pPr>
            <w:r w:rsidRPr="00A7342F">
              <w:rPr>
                <w:b/>
              </w:rPr>
              <w:t xml:space="preserve">Worksheet </w:t>
            </w:r>
            <w:r>
              <w:rPr>
                <w:b/>
              </w:rPr>
              <w:t>7</w:t>
            </w:r>
          </w:p>
          <w:p w14:paraId="5D069E74" w14:textId="77777777" w:rsidR="00BA25FD" w:rsidRPr="00A7342F" w:rsidRDefault="00BA25FD" w:rsidP="00BA25FD">
            <w:pPr>
              <w:pStyle w:val="Normalbulletlist"/>
              <w:numPr>
                <w:ilvl w:val="0"/>
                <w:numId w:val="0"/>
              </w:numPr>
              <w:ind w:left="284" w:hanging="284"/>
              <w:rPr>
                <w:b/>
              </w:rPr>
            </w:pPr>
          </w:p>
          <w:p w14:paraId="61F9AB1F" w14:textId="77777777" w:rsidR="00BA25FD" w:rsidRPr="0080549A" w:rsidRDefault="00BA25FD" w:rsidP="00BA25FD">
            <w:pPr>
              <w:pStyle w:val="Normalbulletlist"/>
              <w:numPr>
                <w:ilvl w:val="0"/>
                <w:numId w:val="0"/>
              </w:numPr>
              <w:rPr>
                <w:b/>
                <w:bCs w:val="0"/>
              </w:rPr>
            </w:pPr>
            <w:r w:rsidRPr="00BF7D97">
              <w:rPr>
                <w:b/>
              </w:rPr>
              <w:t xml:space="preserve">Observation </w:t>
            </w:r>
          </w:p>
          <w:p w14:paraId="42269C14" w14:textId="77777777" w:rsidR="00BA25FD" w:rsidRDefault="00BA25FD" w:rsidP="00BA25FD">
            <w:pPr>
              <w:pStyle w:val="Normalbulletlist"/>
              <w:numPr>
                <w:ilvl w:val="0"/>
                <w:numId w:val="0"/>
              </w:numPr>
              <w:rPr>
                <w:b/>
              </w:rPr>
            </w:pPr>
          </w:p>
          <w:p w14:paraId="5E3E809C" w14:textId="77777777" w:rsidR="00BA25FD" w:rsidRPr="00BF7D97" w:rsidRDefault="00BA25FD" w:rsidP="00BA25FD">
            <w:pPr>
              <w:pStyle w:val="Normalbulletlist"/>
              <w:numPr>
                <w:ilvl w:val="0"/>
                <w:numId w:val="0"/>
              </w:numPr>
              <w:rPr>
                <w:b/>
              </w:rPr>
            </w:pPr>
            <w:r w:rsidRPr="00BF7D97">
              <w:rPr>
                <w:b/>
              </w:rPr>
              <w:t>Classroom discussion</w:t>
            </w:r>
          </w:p>
          <w:p w14:paraId="1ED8B63E" w14:textId="77777777" w:rsidR="00BA25FD" w:rsidRDefault="00BA25FD" w:rsidP="00BA25FD">
            <w:pPr>
              <w:pStyle w:val="Normalbulletlist"/>
              <w:numPr>
                <w:ilvl w:val="0"/>
                <w:numId w:val="0"/>
              </w:numPr>
              <w:rPr>
                <w:b/>
              </w:rPr>
            </w:pPr>
          </w:p>
          <w:p w14:paraId="7AD42CA1" w14:textId="77777777" w:rsidR="00BA25FD" w:rsidRPr="00121CB5" w:rsidRDefault="00BA25FD" w:rsidP="00BA25FD">
            <w:pPr>
              <w:pStyle w:val="Normalbulletlist"/>
              <w:numPr>
                <w:ilvl w:val="0"/>
                <w:numId w:val="0"/>
              </w:numPr>
              <w:rPr>
                <w:b/>
                <w:bCs w:val="0"/>
              </w:rPr>
            </w:pPr>
            <w:r w:rsidRPr="00BF7D97">
              <w:rPr>
                <w:b/>
              </w:rPr>
              <w:t>Q&amp;A</w:t>
            </w:r>
          </w:p>
          <w:p w14:paraId="21CF31F4" w14:textId="77777777" w:rsidR="0017259D" w:rsidRPr="00E36AF8" w:rsidRDefault="0017259D" w:rsidP="0017259D"/>
        </w:tc>
      </w:tr>
      <w:tr w:rsidR="0017259D" w:rsidRPr="00E36AF8" w14:paraId="72FC67E0" w14:textId="77777777" w:rsidTr="00285844">
        <w:trPr>
          <w:jc w:val="center"/>
        </w:trPr>
        <w:tc>
          <w:tcPr>
            <w:tcW w:w="1116" w:type="dxa"/>
          </w:tcPr>
          <w:p w14:paraId="630B2DF8" w14:textId="77777777" w:rsidR="0017259D" w:rsidRPr="00E36AF8" w:rsidRDefault="0017259D" w:rsidP="00E26CCE">
            <w:pPr>
              <w:jc w:val="center"/>
            </w:pPr>
            <w:r w:rsidRPr="00E36AF8">
              <w:lastRenderedPageBreak/>
              <w:t>4</w:t>
            </w:r>
          </w:p>
          <w:p w14:paraId="3EEF679C" w14:textId="77777777" w:rsidR="0017259D" w:rsidRPr="00E36AF8" w:rsidRDefault="0017259D" w:rsidP="00E26CCE">
            <w:pPr>
              <w:jc w:val="center"/>
            </w:pPr>
          </w:p>
          <w:p w14:paraId="0166AC09" w14:textId="0EA91A11" w:rsidR="0017259D" w:rsidRPr="00E36AF8" w:rsidRDefault="00037BDA" w:rsidP="00E26CCE">
            <w:pPr>
              <w:jc w:val="center"/>
              <w:rPr>
                <w:b/>
              </w:rPr>
            </w:pPr>
            <w:r>
              <w:lastRenderedPageBreak/>
              <w:t>3</w:t>
            </w:r>
            <w:r w:rsidR="0017259D" w:rsidRPr="00E36AF8">
              <w:t xml:space="preserve"> hours</w:t>
            </w:r>
          </w:p>
        </w:tc>
        <w:tc>
          <w:tcPr>
            <w:tcW w:w="4283" w:type="dxa"/>
          </w:tcPr>
          <w:p w14:paraId="11A4E7E7" w14:textId="77777777" w:rsidR="00BA25FD" w:rsidRPr="00E36AF8" w:rsidRDefault="00BA25FD" w:rsidP="00BA25FD">
            <w:pPr>
              <w:pStyle w:val="Normalheadingblack"/>
            </w:pPr>
            <w:r w:rsidRPr="00670F12">
              <w:rPr>
                <w:color w:val="FC4421"/>
              </w:rPr>
              <w:lastRenderedPageBreak/>
              <w:t>3.2</w:t>
            </w:r>
            <w:r w:rsidRPr="00A1608E">
              <w:rPr>
                <w:color w:val="0070C0"/>
              </w:rPr>
              <w:t xml:space="preserve"> </w:t>
            </w:r>
            <w:r>
              <w:t xml:space="preserve">Design principles </w:t>
            </w:r>
          </w:p>
          <w:p w14:paraId="7E613532" w14:textId="77777777" w:rsidR="00BA25FD" w:rsidRDefault="00BA25FD" w:rsidP="00BA25FD">
            <w:pPr>
              <w:pStyle w:val="Normalbulletlist"/>
              <w:rPr>
                <w:b/>
              </w:rPr>
            </w:pPr>
            <w:r>
              <w:lastRenderedPageBreak/>
              <w:t>Modern/traditional construction methods</w:t>
            </w:r>
          </w:p>
          <w:p w14:paraId="7242CCC7" w14:textId="77777777" w:rsidR="00BA25FD" w:rsidRDefault="00BA25FD" w:rsidP="00BA25FD">
            <w:pPr>
              <w:pStyle w:val="Normalbulletlist"/>
              <w:rPr>
                <w:b/>
              </w:rPr>
            </w:pPr>
            <w:r>
              <w:t>Building Regulations</w:t>
            </w:r>
          </w:p>
          <w:p w14:paraId="07B6D3D3" w14:textId="77777777" w:rsidR="00BA25FD" w:rsidRDefault="00BA25FD" w:rsidP="00BA25FD">
            <w:pPr>
              <w:pStyle w:val="Normalbulletlist"/>
              <w:rPr>
                <w:b/>
              </w:rPr>
            </w:pPr>
            <w:r>
              <w:t>Building restrictions</w:t>
            </w:r>
          </w:p>
          <w:p w14:paraId="0BE8FDED" w14:textId="77777777" w:rsidR="00BA25FD" w:rsidRPr="004334EC" w:rsidRDefault="00BA25FD" w:rsidP="00BA25FD">
            <w:pPr>
              <w:pStyle w:val="Normalbulletlist"/>
              <w:rPr>
                <w:b/>
              </w:rPr>
            </w:pPr>
            <w:r>
              <w:t xml:space="preserve">Buildability </w:t>
            </w:r>
          </w:p>
          <w:p w14:paraId="73328FA8" w14:textId="77777777" w:rsidR="004334EC" w:rsidRDefault="004334EC" w:rsidP="004334EC">
            <w:pPr>
              <w:pStyle w:val="Normalbulletlist"/>
              <w:numPr>
                <w:ilvl w:val="0"/>
                <w:numId w:val="0"/>
              </w:numPr>
            </w:pPr>
          </w:p>
          <w:p w14:paraId="0447526E" w14:textId="77777777" w:rsidR="004334EC" w:rsidRPr="004334EC" w:rsidRDefault="004334EC" w:rsidP="004334EC">
            <w:pPr>
              <w:pStyle w:val="Normalbulletlist"/>
              <w:numPr>
                <w:ilvl w:val="0"/>
                <w:numId w:val="0"/>
              </w:numPr>
              <w:rPr>
                <w:bCs w:val="0"/>
              </w:rPr>
            </w:pPr>
            <w:r w:rsidRPr="004334EC">
              <w:rPr>
                <w:bCs w:val="0"/>
              </w:rPr>
              <w:t>(Skills: CS3, EC6, DC1, DC6)</w:t>
            </w:r>
          </w:p>
          <w:p w14:paraId="18D37BF6" w14:textId="77777777" w:rsidR="004334EC" w:rsidRDefault="004334EC" w:rsidP="004334EC">
            <w:pPr>
              <w:pStyle w:val="Normalbulletlist"/>
              <w:numPr>
                <w:ilvl w:val="0"/>
                <w:numId w:val="0"/>
              </w:numPr>
              <w:rPr>
                <w:b/>
              </w:rPr>
            </w:pPr>
          </w:p>
          <w:p w14:paraId="5F7A78E8" w14:textId="44F8A37E" w:rsidR="0017259D" w:rsidRPr="00E36AF8" w:rsidRDefault="0017259D" w:rsidP="00BA25FD">
            <w:pPr>
              <w:pStyle w:val="Normalnumberedlist"/>
              <w:numPr>
                <w:ilvl w:val="0"/>
                <w:numId w:val="0"/>
              </w:numPr>
            </w:pPr>
          </w:p>
        </w:tc>
        <w:tc>
          <w:tcPr>
            <w:tcW w:w="6893" w:type="dxa"/>
          </w:tcPr>
          <w:p w14:paraId="62602959" w14:textId="77777777" w:rsidR="00BA25FD" w:rsidRPr="00E36AF8" w:rsidRDefault="00BA25FD" w:rsidP="00BA25FD">
            <w:pPr>
              <w:pStyle w:val="Normalheadingred"/>
            </w:pPr>
            <w:r w:rsidRPr="00E36AF8">
              <w:lastRenderedPageBreak/>
              <w:t>Activities:</w:t>
            </w:r>
          </w:p>
          <w:p w14:paraId="1E1F3791" w14:textId="77777777" w:rsidR="00BA25FD" w:rsidRDefault="00BA25FD" w:rsidP="00BA25FD">
            <w:pPr>
              <w:pStyle w:val="Normalbulletlist"/>
              <w:rPr>
                <w:b/>
              </w:rPr>
            </w:pPr>
            <w:r w:rsidRPr="005215E8">
              <w:t xml:space="preserve">Tutor to </w:t>
            </w:r>
            <w:r>
              <w:t xml:space="preserve">deliver </w:t>
            </w:r>
            <w:r w:rsidRPr="00687562">
              <w:rPr>
                <w:b/>
              </w:rPr>
              <w:t xml:space="preserve">PowerPoint </w:t>
            </w:r>
            <w:r>
              <w:rPr>
                <w:b/>
              </w:rPr>
              <w:t>4:</w:t>
            </w:r>
            <w:r w:rsidRPr="00687562">
              <w:rPr>
                <w:b/>
              </w:rPr>
              <w:t xml:space="preserve"> Design principles</w:t>
            </w:r>
            <w:r>
              <w:rPr>
                <w:b/>
              </w:rPr>
              <w:t xml:space="preserve"> (2). </w:t>
            </w:r>
          </w:p>
          <w:p w14:paraId="2EA36F4C" w14:textId="77777777" w:rsidR="00BA25FD" w:rsidRPr="00143CC8" w:rsidRDefault="00BA25FD" w:rsidP="00BA25FD">
            <w:pPr>
              <w:pStyle w:val="Normalbulletlist"/>
              <w:rPr>
                <w:b/>
              </w:rPr>
            </w:pPr>
            <w:r w:rsidRPr="009C7EC0">
              <w:rPr>
                <w:bCs w:val="0"/>
              </w:rPr>
              <w:lastRenderedPageBreak/>
              <w:t>Tutor to</w:t>
            </w:r>
            <w:r w:rsidRPr="002175A1">
              <w:rPr>
                <w:bCs w:val="0"/>
              </w:rPr>
              <w:t xml:space="preserve"> </w:t>
            </w:r>
            <w:r w:rsidRPr="005215E8">
              <w:t xml:space="preserve">explain </w:t>
            </w:r>
            <w:r>
              <w:t xml:space="preserve">design principles infrastructure and traditional versus new construction methods. </w:t>
            </w:r>
          </w:p>
          <w:p w14:paraId="4EF1843C" w14:textId="77777777" w:rsidR="00BA25FD" w:rsidRPr="00143CC8" w:rsidRDefault="00BA25FD" w:rsidP="00BA25FD">
            <w:pPr>
              <w:pStyle w:val="Normalbulletlist"/>
              <w:rPr>
                <w:b/>
              </w:rPr>
            </w:pPr>
            <w:r>
              <w:t xml:space="preserve">Learners are asked to complete </w:t>
            </w:r>
            <w:r w:rsidRPr="00143CC8">
              <w:rPr>
                <w:b/>
              </w:rPr>
              <w:t>Worksheet 8: Benefits of good design- construction methods</w:t>
            </w:r>
            <w:r>
              <w:t>.</w:t>
            </w:r>
            <w:r w:rsidRPr="00143CC8">
              <w:rPr>
                <w:b/>
              </w:rPr>
              <w:t xml:space="preserve"> </w:t>
            </w:r>
          </w:p>
          <w:p w14:paraId="226AD288" w14:textId="77777777" w:rsidR="00BA25FD" w:rsidRPr="00185A8B" w:rsidRDefault="00BA25FD" w:rsidP="00BA25FD">
            <w:pPr>
              <w:pStyle w:val="Normalbulletlist"/>
            </w:pPr>
            <w:r>
              <w:t>Learners break into pairs or groups to identify examples of modern construction methods for roofing, blockwork and plastering and feedback to the class.</w:t>
            </w:r>
          </w:p>
          <w:p w14:paraId="771B71FC" w14:textId="77777777" w:rsidR="00BA25FD" w:rsidRPr="00185A8B" w:rsidRDefault="00BA25FD" w:rsidP="00BA25FD">
            <w:pPr>
              <w:pStyle w:val="Normalbulletlist"/>
            </w:pPr>
            <w:r w:rsidRPr="00185A8B">
              <w:t xml:space="preserve">Tutor to explain </w:t>
            </w:r>
            <w:r>
              <w:t xml:space="preserve">prefabricated construction, timber constructions and SIPs. If available, different modern materials could be shown and discussed. </w:t>
            </w:r>
            <w:r w:rsidRPr="00185A8B">
              <w:t xml:space="preserve">  </w:t>
            </w:r>
          </w:p>
          <w:p w14:paraId="72F0D4CB" w14:textId="77777777" w:rsidR="00BA25FD" w:rsidRDefault="00BA25FD" w:rsidP="00BA25FD">
            <w:pPr>
              <w:pStyle w:val="Normalbulletlist"/>
            </w:pPr>
            <w:r>
              <w:t xml:space="preserve">Tutor to explain, then lead a classroom discussion on, RIBA plan of work (Resources available at </w:t>
            </w:r>
            <w:hyperlink r:id="rId14" w:history="1">
              <w:r>
                <w:rPr>
                  <w:rStyle w:val="Hyperlink"/>
                </w:rPr>
                <w:t>RIBA Plan of Work (architecture.com)</w:t>
              </w:r>
            </w:hyperlink>
            <w:r>
              <w:t xml:space="preserve">)    </w:t>
            </w:r>
          </w:p>
          <w:p w14:paraId="1C206084" w14:textId="77777777" w:rsidR="00BA25FD" w:rsidRPr="00B9737C" w:rsidRDefault="00BA25FD" w:rsidP="00BA25FD">
            <w:pPr>
              <w:pStyle w:val="Normalbulletlist"/>
              <w:rPr>
                <w:b/>
                <w:bCs w:val="0"/>
              </w:rPr>
            </w:pPr>
            <w:r>
              <w:t xml:space="preserve">Learners are asked to </w:t>
            </w:r>
            <w:r w:rsidRPr="00B4373B">
              <w:t xml:space="preserve">complete </w:t>
            </w:r>
            <w:r w:rsidRPr="007074A5">
              <w:rPr>
                <w:b/>
                <w:bCs w:val="0"/>
              </w:rPr>
              <w:t xml:space="preserve">Worksheet </w:t>
            </w:r>
            <w:r>
              <w:rPr>
                <w:b/>
                <w:bCs w:val="0"/>
              </w:rPr>
              <w:t>9</w:t>
            </w:r>
            <w:r w:rsidRPr="007074A5">
              <w:rPr>
                <w:b/>
                <w:bCs w:val="0"/>
              </w:rPr>
              <w:t xml:space="preserve">: RIBA </w:t>
            </w:r>
            <w:r>
              <w:rPr>
                <w:b/>
                <w:bCs w:val="0"/>
              </w:rPr>
              <w:t>p</w:t>
            </w:r>
            <w:r w:rsidRPr="007074A5">
              <w:rPr>
                <w:b/>
                <w:bCs w:val="0"/>
              </w:rPr>
              <w:t xml:space="preserve">lan of </w:t>
            </w:r>
            <w:r>
              <w:rPr>
                <w:b/>
                <w:bCs w:val="0"/>
              </w:rPr>
              <w:t>w</w:t>
            </w:r>
            <w:r w:rsidRPr="007074A5">
              <w:rPr>
                <w:b/>
                <w:bCs w:val="0"/>
              </w:rPr>
              <w:t>ork</w:t>
            </w:r>
            <w:r>
              <w:rPr>
                <w:bCs w:val="0"/>
              </w:rPr>
              <w:t xml:space="preserve">. Learners are asked to research and prepare a presentation on the RIBA Plan of Work and then give their presentation to the group. This can be done individually or in small groups as preferred. </w:t>
            </w:r>
          </w:p>
          <w:p w14:paraId="212369AB" w14:textId="77777777" w:rsidR="00BA25FD" w:rsidRPr="007074A5" w:rsidRDefault="00BA25FD" w:rsidP="00BA25FD">
            <w:pPr>
              <w:pStyle w:val="Normalbulletlist"/>
              <w:rPr>
                <w:b/>
                <w:bCs w:val="0"/>
              </w:rPr>
            </w:pPr>
            <w:r>
              <w:rPr>
                <w:bCs w:val="0"/>
              </w:rPr>
              <w:t xml:space="preserve">Tutor may wish to provide presentation feedback or invite peer feedback in discussion or on peer feedback forms. </w:t>
            </w:r>
            <w:r w:rsidRPr="007074A5">
              <w:rPr>
                <w:b/>
                <w:bCs w:val="0"/>
              </w:rPr>
              <w:t xml:space="preserve"> </w:t>
            </w:r>
          </w:p>
          <w:p w14:paraId="6699840F" w14:textId="77777777" w:rsidR="00BA25FD" w:rsidRDefault="00BA25FD" w:rsidP="00BA25FD">
            <w:pPr>
              <w:pStyle w:val="Normalbulletlist"/>
            </w:pPr>
            <w:r>
              <w:t xml:space="preserve">Learners are asked to </w:t>
            </w:r>
            <w:r w:rsidRPr="00B4373B">
              <w:t xml:space="preserve">complete </w:t>
            </w:r>
            <w:r w:rsidRPr="001572D1">
              <w:rPr>
                <w:b/>
                <w:bCs w:val="0"/>
                <w:color w:val="000000" w:themeColor="text1"/>
              </w:rPr>
              <w:t xml:space="preserve">Worksheet </w:t>
            </w:r>
            <w:r>
              <w:rPr>
                <w:b/>
                <w:bCs w:val="0"/>
                <w:color w:val="000000" w:themeColor="text1"/>
              </w:rPr>
              <w:t>10</w:t>
            </w:r>
            <w:r w:rsidRPr="001572D1">
              <w:rPr>
                <w:b/>
                <w:bCs w:val="0"/>
                <w:color w:val="000000" w:themeColor="text1"/>
              </w:rPr>
              <w:t xml:space="preserve">: Building </w:t>
            </w:r>
            <w:r>
              <w:rPr>
                <w:b/>
                <w:bCs w:val="0"/>
                <w:color w:val="000000" w:themeColor="text1"/>
              </w:rPr>
              <w:t>R</w:t>
            </w:r>
            <w:r w:rsidRPr="001572D1">
              <w:rPr>
                <w:b/>
                <w:bCs w:val="0"/>
                <w:color w:val="000000" w:themeColor="text1"/>
              </w:rPr>
              <w:t>egulations</w:t>
            </w:r>
            <w:r>
              <w:t>.</w:t>
            </w:r>
          </w:p>
          <w:p w14:paraId="2A6C2378" w14:textId="77777777" w:rsidR="00BA25FD" w:rsidRPr="007074A5" w:rsidRDefault="00BA25FD" w:rsidP="00BA25FD">
            <w:pPr>
              <w:pStyle w:val="Normalbulletlist"/>
            </w:pPr>
            <w:r>
              <w:t>Tutor to give answers and check learners’ knowledge of Building Regulations facts.</w:t>
            </w:r>
          </w:p>
          <w:p w14:paraId="11997B47" w14:textId="77777777" w:rsidR="00BA25FD" w:rsidRDefault="00BA25FD" w:rsidP="00BA25FD">
            <w:pPr>
              <w:pStyle w:val="Normalbulletlist"/>
            </w:pPr>
            <w:r>
              <w:t xml:space="preserve">Learners are asked to take part in a classroom discussion on accessibility and inclusivity in design and why this is important.  </w:t>
            </w:r>
          </w:p>
          <w:p w14:paraId="481B0D9D" w14:textId="77777777" w:rsidR="00BA25FD" w:rsidRDefault="00BA25FD" w:rsidP="00BA25FD">
            <w:pPr>
              <w:pStyle w:val="Normalbulletlist"/>
            </w:pPr>
            <w:r>
              <w:t xml:space="preserve">Tutor to explain heritage buildings and listed buildings.  </w:t>
            </w:r>
          </w:p>
          <w:p w14:paraId="50E60A10" w14:textId="7CE5A621" w:rsidR="00BA25FD" w:rsidRDefault="00BA25FD" w:rsidP="00BA25FD">
            <w:pPr>
              <w:pStyle w:val="Normalbulletlist"/>
            </w:pPr>
            <w:r>
              <w:t>Tutor to facilitate Q&amp;A.</w:t>
            </w:r>
          </w:p>
          <w:p w14:paraId="11233D92" w14:textId="0FFDCE01" w:rsidR="00BA25FD" w:rsidRDefault="00BA25FD" w:rsidP="00BA25FD">
            <w:pPr>
              <w:pStyle w:val="Normalbulletlist"/>
              <w:numPr>
                <w:ilvl w:val="0"/>
                <w:numId w:val="0"/>
              </w:numPr>
              <w:ind w:left="284" w:hanging="284"/>
            </w:pPr>
          </w:p>
          <w:p w14:paraId="76F7CD75" w14:textId="77777777" w:rsidR="00BA25FD" w:rsidRPr="00E36AF8" w:rsidRDefault="00BA25FD" w:rsidP="00BA25FD">
            <w:pPr>
              <w:pStyle w:val="Normalheadingred"/>
            </w:pPr>
            <w:r w:rsidRPr="00E36AF8">
              <w:t>Resources:</w:t>
            </w:r>
          </w:p>
          <w:p w14:paraId="1B91FBCA" w14:textId="7F6BF418" w:rsidR="00BA25FD" w:rsidRDefault="00BA25FD" w:rsidP="00BA25FD">
            <w:pPr>
              <w:pStyle w:val="Normalbulletlist"/>
              <w:rPr>
                <w:b/>
              </w:rPr>
            </w:pPr>
            <w:r w:rsidRPr="00687562">
              <w:rPr>
                <w:b/>
              </w:rPr>
              <w:t xml:space="preserve">PowerPoint </w:t>
            </w:r>
            <w:r>
              <w:rPr>
                <w:b/>
              </w:rPr>
              <w:t>4</w:t>
            </w:r>
            <w:r w:rsidRPr="00687562">
              <w:rPr>
                <w:b/>
              </w:rPr>
              <w:t xml:space="preserve"> </w:t>
            </w:r>
            <w:r w:rsidR="00670F12" w:rsidRPr="00687562">
              <w:rPr>
                <w:b/>
              </w:rPr>
              <w:t>Design principles</w:t>
            </w:r>
            <w:r w:rsidR="00670F12">
              <w:rPr>
                <w:b/>
              </w:rPr>
              <w:t xml:space="preserve"> (2)</w:t>
            </w:r>
          </w:p>
          <w:p w14:paraId="4A7538A4" w14:textId="77777777" w:rsidR="00BA25FD" w:rsidRDefault="00BA25FD" w:rsidP="00BA25FD">
            <w:pPr>
              <w:pStyle w:val="Normalbulletlist"/>
              <w:rPr>
                <w:b/>
              </w:rPr>
            </w:pPr>
            <w:r w:rsidRPr="008A6007">
              <w:rPr>
                <w:b/>
              </w:rPr>
              <w:t xml:space="preserve">Worksheet </w:t>
            </w:r>
            <w:r>
              <w:rPr>
                <w:b/>
              </w:rPr>
              <w:t>8</w:t>
            </w:r>
            <w:r w:rsidRPr="008A6007">
              <w:rPr>
                <w:b/>
              </w:rPr>
              <w:t xml:space="preserve"> </w:t>
            </w:r>
          </w:p>
          <w:p w14:paraId="0E0AD7A1" w14:textId="77777777" w:rsidR="00BA25FD" w:rsidRPr="00DC5232" w:rsidRDefault="00BA25FD" w:rsidP="00BA25FD">
            <w:pPr>
              <w:pStyle w:val="Normalbulletlist"/>
              <w:rPr>
                <w:b/>
                <w:bCs w:val="0"/>
                <w:color w:val="000000" w:themeColor="text1"/>
              </w:rPr>
            </w:pPr>
            <w:r w:rsidRPr="001C30E0">
              <w:rPr>
                <w:b/>
              </w:rPr>
              <w:t xml:space="preserve">Worksheet </w:t>
            </w:r>
            <w:r>
              <w:rPr>
                <w:b/>
              </w:rPr>
              <w:t>9</w:t>
            </w:r>
          </w:p>
          <w:p w14:paraId="16D4A62D" w14:textId="50FEEC1E" w:rsidR="00BA25FD" w:rsidRPr="00BA25FD" w:rsidRDefault="00BA25FD" w:rsidP="00BA25FD">
            <w:pPr>
              <w:pStyle w:val="Normalbulletlist"/>
              <w:rPr>
                <w:b/>
                <w:bCs w:val="0"/>
              </w:rPr>
            </w:pPr>
            <w:r w:rsidRPr="00BA25FD">
              <w:rPr>
                <w:b/>
                <w:bCs w:val="0"/>
              </w:rPr>
              <w:t>Worksheet 10</w:t>
            </w:r>
          </w:p>
          <w:p w14:paraId="1F74E0A4" w14:textId="3AAEE3A6" w:rsidR="0017259D" w:rsidRPr="00E36AF8" w:rsidRDefault="0017259D" w:rsidP="00B27B25">
            <w:pPr>
              <w:rPr>
                <w:color w:val="0000FF"/>
                <w:u w:val="single"/>
              </w:rPr>
            </w:pPr>
          </w:p>
        </w:tc>
        <w:tc>
          <w:tcPr>
            <w:tcW w:w="2223" w:type="dxa"/>
          </w:tcPr>
          <w:p w14:paraId="28EE31CE" w14:textId="77777777" w:rsidR="00370FDB" w:rsidRDefault="00370FDB" w:rsidP="00370FDB">
            <w:pPr>
              <w:pStyle w:val="Normalbulletlist"/>
              <w:numPr>
                <w:ilvl w:val="0"/>
                <w:numId w:val="0"/>
              </w:numPr>
              <w:spacing w:before="80"/>
              <w:rPr>
                <w:b/>
              </w:rPr>
            </w:pPr>
            <w:r>
              <w:rPr>
                <w:b/>
              </w:rPr>
              <w:lastRenderedPageBreak/>
              <w:t>PowerPoint 4</w:t>
            </w:r>
          </w:p>
          <w:p w14:paraId="54F9842D" w14:textId="77777777" w:rsidR="00370FDB" w:rsidRDefault="00370FDB" w:rsidP="00370FDB">
            <w:pPr>
              <w:pStyle w:val="Normalbulletlist"/>
              <w:numPr>
                <w:ilvl w:val="0"/>
                <w:numId w:val="0"/>
              </w:numPr>
              <w:rPr>
                <w:b/>
              </w:rPr>
            </w:pPr>
          </w:p>
          <w:p w14:paraId="0350921C" w14:textId="77777777" w:rsidR="00370FDB" w:rsidRDefault="00370FDB" w:rsidP="00370FDB">
            <w:pPr>
              <w:pStyle w:val="Normalbulletlist"/>
              <w:numPr>
                <w:ilvl w:val="0"/>
                <w:numId w:val="0"/>
              </w:numPr>
              <w:rPr>
                <w:b/>
              </w:rPr>
            </w:pPr>
            <w:r w:rsidRPr="008A6007">
              <w:rPr>
                <w:b/>
              </w:rPr>
              <w:t xml:space="preserve">Worksheet </w:t>
            </w:r>
            <w:r>
              <w:rPr>
                <w:b/>
              </w:rPr>
              <w:t>8</w:t>
            </w:r>
          </w:p>
          <w:p w14:paraId="4501F4E5" w14:textId="77777777" w:rsidR="00370FDB" w:rsidRDefault="00370FDB" w:rsidP="00370FDB">
            <w:pPr>
              <w:pStyle w:val="Normalbulletlist"/>
              <w:numPr>
                <w:ilvl w:val="0"/>
                <w:numId w:val="0"/>
              </w:numPr>
              <w:ind w:left="284" w:hanging="284"/>
              <w:rPr>
                <w:b/>
              </w:rPr>
            </w:pPr>
          </w:p>
          <w:p w14:paraId="771CBBEC" w14:textId="77777777" w:rsidR="00370FDB" w:rsidRPr="001C30E0" w:rsidRDefault="00370FDB" w:rsidP="00370FDB">
            <w:pPr>
              <w:pStyle w:val="Normalbulletlist"/>
              <w:numPr>
                <w:ilvl w:val="0"/>
                <w:numId w:val="0"/>
              </w:numPr>
              <w:ind w:left="284" w:hanging="284"/>
              <w:rPr>
                <w:color w:val="000000" w:themeColor="text1"/>
              </w:rPr>
            </w:pPr>
            <w:r w:rsidRPr="001C30E0">
              <w:rPr>
                <w:b/>
              </w:rPr>
              <w:t xml:space="preserve">Worksheet </w:t>
            </w:r>
            <w:r>
              <w:rPr>
                <w:b/>
              </w:rPr>
              <w:t>9</w:t>
            </w:r>
          </w:p>
          <w:p w14:paraId="24624F90" w14:textId="77777777" w:rsidR="00370FDB" w:rsidRDefault="00370FDB" w:rsidP="00370FDB">
            <w:pPr>
              <w:pStyle w:val="Normalbulletlist"/>
              <w:numPr>
                <w:ilvl w:val="0"/>
                <w:numId w:val="0"/>
              </w:numPr>
              <w:ind w:left="284" w:hanging="284"/>
              <w:rPr>
                <w:b/>
                <w:bCs w:val="0"/>
                <w:color w:val="000000" w:themeColor="text1"/>
              </w:rPr>
            </w:pPr>
          </w:p>
          <w:p w14:paraId="6A93007B" w14:textId="77777777" w:rsidR="00370FDB" w:rsidRDefault="00370FDB" w:rsidP="00370FDB">
            <w:pPr>
              <w:pStyle w:val="Normalbulletlist"/>
              <w:numPr>
                <w:ilvl w:val="0"/>
                <w:numId w:val="0"/>
              </w:numPr>
              <w:ind w:left="284" w:hanging="284"/>
              <w:rPr>
                <w:b/>
                <w:bCs w:val="0"/>
                <w:color w:val="000000" w:themeColor="text1"/>
              </w:rPr>
            </w:pPr>
            <w:r w:rsidRPr="001572D1">
              <w:rPr>
                <w:b/>
                <w:bCs w:val="0"/>
                <w:color w:val="000000" w:themeColor="text1"/>
              </w:rPr>
              <w:t xml:space="preserve">Worksheet </w:t>
            </w:r>
            <w:r>
              <w:rPr>
                <w:b/>
                <w:bCs w:val="0"/>
                <w:color w:val="000000" w:themeColor="text1"/>
              </w:rPr>
              <w:t>10</w:t>
            </w:r>
          </w:p>
          <w:p w14:paraId="24865F3A" w14:textId="77777777" w:rsidR="00370FDB" w:rsidRPr="00A7342F" w:rsidRDefault="00370FDB" w:rsidP="00370FDB">
            <w:pPr>
              <w:pStyle w:val="Normalbulletlist"/>
              <w:numPr>
                <w:ilvl w:val="0"/>
                <w:numId w:val="0"/>
              </w:numPr>
              <w:ind w:left="284" w:hanging="284"/>
              <w:rPr>
                <w:b/>
              </w:rPr>
            </w:pPr>
          </w:p>
          <w:p w14:paraId="5200072A" w14:textId="77777777" w:rsidR="00370FDB" w:rsidRPr="0080549A" w:rsidRDefault="00370FDB" w:rsidP="00370FDB">
            <w:pPr>
              <w:rPr>
                <w:b/>
              </w:rPr>
            </w:pPr>
            <w:r w:rsidRPr="00BF7D97">
              <w:rPr>
                <w:b/>
              </w:rPr>
              <w:t xml:space="preserve">Observation </w:t>
            </w:r>
          </w:p>
          <w:p w14:paraId="661FC0F4" w14:textId="77777777" w:rsidR="00370FDB" w:rsidRDefault="00370FDB" w:rsidP="00370FDB">
            <w:pPr>
              <w:rPr>
                <w:b/>
              </w:rPr>
            </w:pPr>
          </w:p>
          <w:p w14:paraId="6B3A43A7" w14:textId="77777777" w:rsidR="00370FDB" w:rsidRPr="00BF7D97" w:rsidRDefault="00370FDB" w:rsidP="00370FDB">
            <w:pPr>
              <w:rPr>
                <w:b/>
              </w:rPr>
            </w:pPr>
            <w:r>
              <w:rPr>
                <w:b/>
              </w:rPr>
              <w:t>Classroom</w:t>
            </w:r>
            <w:r w:rsidRPr="00BF7D97">
              <w:rPr>
                <w:b/>
              </w:rPr>
              <w:t xml:space="preserve"> discussion</w:t>
            </w:r>
          </w:p>
          <w:p w14:paraId="354256E7" w14:textId="77777777" w:rsidR="00370FDB" w:rsidRDefault="00370FDB" w:rsidP="00370FDB">
            <w:pPr>
              <w:rPr>
                <w:b/>
              </w:rPr>
            </w:pPr>
          </w:p>
          <w:p w14:paraId="4D0CB1DC" w14:textId="77777777" w:rsidR="00370FDB" w:rsidRPr="005E54E2" w:rsidRDefault="00370FDB" w:rsidP="00370FDB">
            <w:pPr>
              <w:rPr>
                <w:b/>
                <w:bCs/>
              </w:rPr>
            </w:pPr>
            <w:r w:rsidRPr="00BF7D97">
              <w:rPr>
                <w:b/>
              </w:rPr>
              <w:t>Q&amp;A</w:t>
            </w:r>
          </w:p>
          <w:p w14:paraId="2B36DE57" w14:textId="77777777" w:rsidR="0017259D" w:rsidRPr="00E36AF8" w:rsidRDefault="0017259D" w:rsidP="0017259D"/>
        </w:tc>
      </w:tr>
      <w:tr w:rsidR="0017259D" w:rsidRPr="00E36AF8" w14:paraId="29D72156" w14:textId="77777777" w:rsidTr="00285844">
        <w:trPr>
          <w:jc w:val="center"/>
        </w:trPr>
        <w:tc>
          <w:tcPr>
            <w:tcW w:w="1116" w:type="dxa"/>
          </w:tcPr>
          <w:p w14:paraId="028B849B" w14:textId="27953A36" w:rsidR="0017259D" w:rsidRPr="00E36AF8" w:rsidRDefault="00037BDA" w:rsidP="00E26CCE">
            <w:pPr>
              <w:jc w:val="center"/>
            </w:pPr>
            <w:r>
              <w:lastRenderedPageBreak/>
              <w:t>6</w:t>
            </w:r>
          </w:p>
          <w:p w14:paraId="3D6ADEA3" w14:textId="77777777" w:rsidR="0017259D" w:rsidRPr="00E36AF8" w:rsidRDefault="0017259D" w:rsidP="00E26CCE">
            <w:pPr>
              <w:jc w:val="center"/>
            </w:pPr>
          </w:p>
          <w:p w14:paraId="47EBF320" w14:textId="10FB6E05" w:rsidR="0017259D" w:rsidRPr="00E36AF8" w:rsidRDefault="00037BDA" w:rsidP="00E26CCE">
            <w:pPr>
              <w:jc w:val="center"/>
            </w:pPr>
            <w:r>
              <w:t>3</w:t>
            </w:r>
            <w:r w:rsidR="0017259D" w:rsidRPr="00E36AF8">
              <w:t xml:space="preserve"> hours</w:t>
            </w:r>
          </w:p>
        </w:tc>
        <w:tc>
          <w:tcPr>
            <w:tcW w:w="4283" w:type="dxa"/>
          </w:tcPr>
          <w:p w14:paraId="36146C13" w14:textId="177DA498" w:rsidR="00BA25FD" w:rsidRPr="0024061F" w:rsidRDefault="00BA25FD" w:rsidP="00BA25FD">
            <w:pPr>
              <w:rPr>
                <w:b/>
                <w:bCs/>
              </w:rPr>
            </w:pPr>
            <w:r w:rsidRPr="00B0426C">
              <w:rPr>
                <w:b/>
                <w:bCs/>
                <w:color w:val="FC4421"/>
              </w:rPr>
              <w:t>3.</w:t>
            </w:r>
            <w:r w:rsidR="00783988">
              <w:rPr>
                <w:b/>
                <w:bCs/>
                <w:color w:val="FC4421"/>
              </w:rPr>
              <w:t>3</w:t>
            </w:r>
            <w:r w:rsidRPr="0024061F">
              <w:rPr>
                <w:b/>
                <w:bCs/>
              </w:rPr>
              <w:t xml:space="preserve"> </w:t>
            </w:r>
            <w:r>
              <w:rPr>
                <w:b/>
                <w:bCs/>
              </w:rPr>
              <w:t>D</w:t>
            </w:r>
            <w:r w:rsidRPr="0024061F">
              <w:rPr>
                <w:b/>
                <w:bCs/>
              </w:rPr>
              <w:t>esign process from conception to completion</w:t>
            </w:r>
          </w:p>
          <w:p w14:paraId="4882D27E" w14:textId="77777777" w:rsidR="00BA25FD" w:rsidRDefault="00BA25FD" w:rsidP="00BA25FD">
            <w:pPr>
              <w:pStyle w:val="Normalbulletlist"/>
            </w:pPr>
            <w:r>
              <w:t>Outline and full planning permissions</w:t>
            </w:r>
          </w:p>
          <w:p w14:paraId="5DD21173" w14:textId="77777777" w:rsidR="00BA25FD" w:rsidRDefault="00BA25FD" w:rsidP="00BA25FD">
            <w:pPr>
              <w:pStyle w:val="Normalbulletlist"/>
            </w:pPr>
            <w:r>
              <w:t>The planning process</w:t>
            </w:r>
          </w:p>
          <w:p w14:paraId="5EF45546" w14:textId="77777777" w:rsidR="00BA25FD" w:rsidRDefault="00BA25FD" w:rsidP="00BA25FD">
            <w:pPr>
              <w:pStyle w:val="Normalbulletlist"/>
            </w:pPr>
            <w:r>
              <w:t>Permitted development rights</w:t>
            </w:r>
          </w:p>
          <w:p w14:paraId="5E7838DE" w14:textId="77777777" w:rsidR="00BA25FD" w:rsidRDefault="00BA25FD" w:rsidP="00BA25FD">
            <w:pPr>
              <w:pStyle w:val="Normalbulletlist"/>
            </w:pPr>
            <w:r>
              <w:t>Appeals process</w:t>
            </w:r>
          </w:p>
          <w:p w14:paraId="452A7FB4" w14:textId="77777777" w:rsidR="00BA25FD" w:rsidRDefault="00BA25FD" w:rsidP="00BA25FD">
            <w:pPr>
              <w:pStyle w:val="Normalbulletlist"/>
            </w:pPr>
            <w:r>
              <w:t>Feasibility study</w:t>
            </w:r>
          </w:p>
          <w:p w14:paraId="0A71FB2E" w14:textId="77777777" w:rsidR="00BA25FD" w:rsidRDefault="00BA25FD" w:rsidP="00BA25FD">
            <w:pPr>
              <w:pStyle w:val="Normalbulletlist"/>
            </w:pPr>
            <w:r>
              <w:t>Infestation</w:t>
            </w:r>
          </w:p>
          <w:p w14:paraId="51BDBE92" w14:textId="77777777" w:rsidR="00BA25FD" w:rsidRDefault="00BA25FD" w:rsidP="00BA25FD">
            <w:pPr>
              <w:pStyle w:val="Normalbulletlist"/>
            </w:pPr>
            <w:r>
              <w:t>SSSI</w:t>
            </w:r>
          </w:p>
          <w:p w14:paraId="7744BCFB" w14:textId="77777777" w:rsidR="00BA25FD" w:rsidRDefault="00BA25FD" w:rsidP="00BA25FD">
            <w:pPr>
              <w:pStyle w:val="Normalbulletlist"/>
            </w:pPr>
            <w:r>
              <w:t>Utilities and services</w:t>
            </w:r>
          </w:p>
          <w:p w14:paraId="2312D023" w14:textId="77777777" w:rsidR="00BA25FD" w:rsidRDefault="00BA25FD" w:rsidP="00BA25FD">
            <w:pPr>
              <w:pStyle w:val="Normalbulletlist"/>
            </w:pPr>
            <w:r>
              <w:t>The future!</w:t>
            </w:r>
          </w:p>
          <w:p w14:paraId="23C7985F" w14:textId="77777777" w:rsidR="00BA25FD" w:rsidRDefault="00BA25FD" w:rsidP="00BA25FD">
            <w:pPr>
              <w:pStyle w:val="Normalbulletlist"/>
            </w:pPr>
            <w:r>
              <w:t>Project planning</w:t>
            </w:r>
          </w:p>
          <w:p w14:paraId="244D9B6D" w14:textId="77777777" w:rsidR="0017259D" w:rsidRDefault="0017259D" w:rsidP="0017259D"/>
          <w:p w14:paraId="2D4A17BF" w14:textId="72A4DFF0" w:rsidR="004334EC" w:rsidRPr="00E36AF8" w:rsidRDefault="004334EC" w:rsidP="0017259D">
            <w:r>
              <w:t xml:space="preserve">(Skills: CSA, EC3, EC5, EC6, MC7) </w:t>
            </w:r>
          </w:p>
        </w:tc>
        <w:tc>
          <w:tcPr>
            <w:tcW w:w="6893" w:type="dxa"/>
          </w:tcPr>
          <w:p w14:paraId="3E7FC059" w14:textId="77777777" w:rsidR="00BA25FD" w:rsidRPr="00E36AF8" w:rsidRDefault="00BA25FD" w:rsidP="00BA25FD">
            <w:pPr>
              <w:pStyle w:val="Normalheadingred"/>
            </w:pPr>
            <w:r w:rsidRPr="00E36AF8">
              <w:t>Activities:</w:t>
            </w:r>
          </w:p>
          <w:p w14:paraId="4602FCAF" w14:textId="11146FB7" w:rsidR="00BA25FD" w:rsidRPr="00C724BC" w:rsidRDefault="00BA25FD" w:rsidP="00BA25FD">
            <w:pPr>
              <w:pStyle w:val="Normalbulletlist"/>
              <w:rPr>
                <w:b/>
              </w:rPr>
            </w:pPr>
            <w:r w:rsidRPr="005215E8">
              <w:t xml:space="preserve">Tutor to </w:t>
            </w:r>
            <w:r>
              <w:t xml:space="preserve">deliver </w:t>
            </w:r>
            <w:r w:rsidRPr="008B6967">
              <w:rPr>
                <w:b/>
              </w:rPr>
              <w:t xml:space="preserve">PowerPoint </w:t>
            </w:r>
            <w:r w:rsidR="00834B15">
              <w:rPr>
                <w:b/>
              </w:rPr>
              <w:t>5</w:t>
            </w:r>
            <w:r w:rsidRPr="008B6967">
              <w:rPr>
                <w:b/>
              </w:rPr>
              <w:t>: Design process from conception to completion</w:t>
            </w:r>
            <w:r>
              <w:rPr>
                <w:b/>
              </w:rPr>
              <w:t xml:space="preserve"> </w:t>
            </w:r>
            <w:r w:rsidRPr="00C724BC">
              <w:rPr>
                <w:bCs w:val="0"/>
              </w:rPr>
              <w:t>and</w:t>
            </w:r>
            <w:r>
              <w:rPr>
                <w:b/>
              </w:rPr>
              <w:t xml:space="preserve"> </w:t>
            </w:r>
            <w:r w:rsidRPr="005215E8">
              <w:t xml:space="preserve">explain </w:t>
            </w:r>
            <w:r>
              <w:t xml:space="preserve">the planning approval process.  </w:t>
            </w:r>
          </w:p>
          <w:p w14:paraId="7BA4A40E" w14:textId="017A3D9E" w:rsidR="00BA25FD" w:rsidRPr="006C1C1B" w:rsidRDefault="00BA25FD" w:rsidP="00BA25FD">
            <w:pPr>
              <w:pStyle w:val="Normalbulletlist"/>
              <w:rPr>
                <w:color w:val="0000FF"/>
                <w:u w:val="single"/>
              </w:rPr>
            </w:pPr>
            <w:r>
              <w:t xml:space="preserve">Learners are asked to </w:t>
            </w:r>
            <w:r w:rsidRPr="000F1BED">
              <w:t xml:space="preserve">complete </w:t>
            </w:r>
            <w:r w:rsidRPr="006C1C1B">
              <w:rPr>
                <w:b/>
              </w:rPr>
              <w:t xml:space="preserve">Worksheet </w:t>
            </w:r>
            <w:r w:rsidR="002873C8">
              <w:rPr>
                <w:b/>
              </w:rPr>
              <w:t>11</w:t>
            </w:r>
            <w:r w:rsidRPr="006C1C1B">
              <w:rPr>
                <w:b/>
              </w:rPr>
              <w:t xml:space="preserve">: </w:t>
            </w:r>
            <w:r w:rsidR="00870991">
              <w:rPr>
                <w:b/>
              </w:rPr>
              <w:t>Roles of the planning team</w:t>
            </w:r>
            <w:r>
              <w:rPr>
                <w:b/>
              </w:rPr>
              <w:t xml:space="preserve"> (1)</w:t>
            </w:r>
            <w:r>
              <w:t>.</w:t>
            </w:r>
            <w:r w:rsidRPr="006C1C1B">
              <w:rPr>
                <w:b/>
              </w:rPr>
              <w:t xml:space="preserve">  </w:t>
            </w:r>
            <w:r>
              <w:t>Tutor to deliver answers and check for understanding.</w:t>
            </w:r>
          </w:p>
          <w:p w14:paraId="7636AF29" w14:textId="4E680AC9" w:rsidR="00BA25FD" w:rsidRPr="00B427D9" w:rsidRDefault="00BA25FD" w:rsidP="00BA25FD">
            <w:pPr>
              <w:pStyle w:val="Normalbulletlist"/>
              <w:rPr>
                <w:color w:val="0000FF"/>
                <w:u w:val="single"/>
              </w:rPr>
            </w:pPr>
            <w:r>
              <w:t xml:space="preserve">Learners are asked to </w:t>
            </w:r>
            <w:r w:rsidRPr="000F1BED">
              <w:t xml:space="preserve">complete </w:t>
            </w:r>
            <w:r w:rsidRPr="006C1C1B">
              <w:rPr>
                <w:b/>
              </w:rPr>
              <w:t xml:space="preserve">Worksheet </w:t>
            </w:r>
            <w:r>
              <w:rPr>
                <w:b/>
              </w:rPr>
              <w:t>1</w:t>
            </w:r>
            <w:r w:rsidR="00EE3DD4">
              <w:rPr>
                <w:b/>
              </w:rPr>
              <w:t>2</w:t>
            </w:r>
            <w:r w:rsidRPr="006C1C1B">
              <w:rPr>
                <w:b/>
              </w:rPr>
              <w:t xml:space="preserve">: </w:t>
            </w:r>
            <w:r w:rsidR="00EE3DD4">
              <w:rPr>
                <w:b/>
              </w:rPr>
              <w:t>Roles of the planning team</w:t>
            </w:r>
            <w:r>
              <w:rPr>
                <w:b/>
              </w:rPr>
              <w:t xml:space="preserve"> (2)</w:t>
            </w:r>
            <w:r>
              <w:t>.</w:t>
            </w:r>
            <w:r w:rsidRPr="006C1C1B">
              <w:rPr>
                <w:b/>
              </w:rPr>
              <w:t xml:space="preserve">  </w:t>
            </w:r>
            <w:r>
              <w:t>Tutor to deliver answers and check for understanding.</w:t>
            </w:r>
          </w:p>
          <w:p w14:paraId="2AEA9E53" w14:textId="77777777" w:rsidR="00BA25FD" w:rsidRDefault="00BA25FD" w:rsidP="00BA25FD">
            <w:pPr>
              <w:pStyle w:val="Normalbulletlist"/>
            </w:pPr>
            <w:r>
              <w:t xml:space="preserve">Learners are asked to take part in a classroom discussion on permitted development rights.    </w:t>
            </w:r>
          </w:p>
          <w:p w14:paraId="05C89552" w14:textId="77777777" w:rsidR="00BA25FD" w:rsidRDefault="00BA25FD" w:rsidP="00BA25FD">
            <w:pPr>
              <w:pStyle w:val="Normalbulletlist"/>
            </w:pPr>
            <w:r>
              <w:t xml:space="preserve">Tutor to explain specific planning consents, the appeals process and feasibility studies.  </w:t>
            </w:r>
          </w:p>
          <w:p w14:paraId="7B1522FB" w14:textId="77777777" w:rsidR="00BA25FD" w:rsidRPr="005C1E98" w:rsidRDefault="00BA25FD" w:rsidP="00BA25FD">
            <w:pPr>
              <w:pStyle w:val="Normalbulletlist"/>
              <w:rPr>
                <w:bCs w:val="0"/>
              </w:rPr>
            </w:pPr>
            <w:r w:rsidRPr="00185A8B">
              <w:t xml:space="preserve">Tutor to explain </w:t>
            </w:r>
            <w:r>
              <w:t xml:space="preserve">Sites of Special Scientific Interest (SSSIs) wildlife assessment checks and infestations.     </w:t>
            </w:r>
          </w:p>
          <w:p w14:paraId="74EC0039" w14:textId="77777777" w:rsidR="00BA25FD" w:rsidRDefault="00BA25FD" w:rsidP="00BA25FD">
            <w:pPr>
              <w:pStyle w:val="Normalbulletlist"/>
            </w:pPr>
            <w:r>
              <w:t xml:space="preserve">Learners are asked to take part in a classroom discussion on utilities and services that must be considered in building design.  </w:t>
            </w:r>
          </w:p>
          <w:p w14:paraId="1CD19374" w14:textId="5455B914" w:rsidR="00BA25FD" w:rsidRPr="00B427D9" w:rsidRDefault="00BA25FD" w:rsidP="00BA25FD">
            <w:pPr>
              <w:pStyle w:val="Normalbulletlist"/>
              <w:rPr>
                <w:color w:val="0000FF"/>
                <w:u w:val="single"/>
              </w:rPr>
            </w:pPr>
            <w:r>
              <w:t xml:space="preserve">Learners are asked to </w:t>
            </w:r>
            <w:r w:rsidRPr="000F1BED">
              <w:t xml:space="preserve">complete </w:t>
            </w:r>
            <w:r w:rsidRPr="00CC4670">
              <w:rPr>
                <w:b/>
              </w:rPr>
              <w:t xml:space="preserve">Worksheet </w:t>
            </w:r>
            <w:r>
              <w:rPr>
                <w:b/>
              </w:rPr>
              <w:t>1</w:t>
            </w:r>
            <w:r w:rsidR="00EE3DD4">
              <w:rPr>
                <w:b/>
              </w:rPr>
              <w:t>3</w:t>
            </w:r>
            <w:r w:rsidRPr="00CC4670">
              <w:rPr>
                <w:b/>
              </w:rPr>
              <w:t xml:space="preserve">: </w:t>
            </w:r>
            <w:r w:rsidR="0069164B">
              <w:rPr>
                <w:b/>
              </w:rPr>
              <w:t>Hierarchal structure</w:t>
            </w:r>
            <w:r>
              <w:t>.</w:t>
            </w:r>
            <w:r w:rsidRPr="00CC4670">
              <w:rPr>
                <w:b/>
              </w:rPr>
              <w:t xml:space="preserve"> </w:t>
            </w:r>
            <w:r>
              <w:t xml:space="preserve">Tutor to deliver answers and check for understanding.  </w:t>
            </w:r>
          </w:p>
          <w:p w14:paraId="2F128FA6" w14:textId="77777777" w:rsidR="00BA25FD" w:rsidRDefault="00BA25FD" w:rsidP="00BA25FD">
            <w:pPr>
              <w:pStyle w:val="Normalbulletlist"/>
            </w:pPr>
            <w:r>
              <w:lastRenderedPageBreak/>
              <w:t xml:space="preserve">Learners are asked to take part in a classroom discussion on future homes. Tutor to provide support by identifying new developments such as sustainable energy, low carbon materials, smart homes, green roofs, electric car-charging points etc. </w:t>
            </w:r>
          </w:p>
          <w:p w14:paraId="761DAA38" w14:textId="77777777" w:rsidR="00BA25FD" w:rsidRDefault="00BA25FD" w:rsidP="00BA25FD">
            <w:pPr>
              <w:pStyle w:val="Normalbulletlist"/>
            </w:pPr>
            <w:r>
              <w:t xml:space="preserve">Tutor to explain project planning methodology.  </w:t>
            </w:r>
          </w:p>
          <w:p w14:paraId="6B181B28" w14:textId="2E09C865" w:rsidR="00BA25FD" w:rsidRPr="000B59DE" w:rsidRDefault="00BA25FD" w:rsidP="00BA25FD">
            <w:pPr>
              <w:pStyle w:val="Normalbulletlist"/>
              <w:rPr>
                <w:b/>
              </w:rPr>
            </w:pPr>
            <w:r>
              <w:t xml:space="preserve">Learners are asked to </w:t>
            </w:r>
            <w:r w:rsidRPr="000F1BED">
              <w:t xml:space="preserve">complete </w:t>
            </w:r>
            <w:r w:rsidRPr="000B59DE">
              <w:rPr>
                <w:b/>
              </w:rPr>
              <w:t xml:space="preserve">Worksheet </w:t>
            </w:r>
            <w:r>
              <w:rPr>
                <w:b/>
              </w:rPr>
              <w:t>1</w:t>
            </w:r>
            <w:r w:rsidR="007453D7">
              <w:rPr>
                <w:b/>
              </w:rPr>
              <w:t>4</w:t>
            </w:r>
            <w:r w:rsidRPr="000B59DE">
              <w:rPr>
                <w:b/>
              </w:rPr>
              <w:t>: Gan</w:t>
            </w:r>
            <w:r>
              <w:rPr>
                <w:b/>
              </w:rPr>
              <w:t>t</w:t>
            </w:r>
            <w:r w:rsidRPr="000B59DE">
              <w:rPr>
                <w:b/>
              </w:rPr>
              <w:t xml:space="preserve">t </w:t>
            </w:r>
            <w:r>
              <w:rPr>
                <w:b/>
              </w:rPr>
              <w:t>c</w:t>
            </w:r>
            <w:r w:rsidRPr="000B59DE">
              <w:rPr>
                <w:b/>
              </w:rPr>
              <w:t>hart</w:t>
            </w:r>
            <w:r>
              <w:t xml:space="preserve"> in pairs or small groups. Tutor to provide support by suggesting a project, defining its scope and asking learners to brainstorm the stages and associated tasks as a group. Learners should then practice completing the Gantt chart showing the tasks and time scales for the project.</w:t>
            </w:r>
          </w:p>
          <w:p w14:paraId="16D6AE44" w14:textId="77777777" w:rsidR="00BA25FD" w:rsidRDefault="00BA25FD" w:rsidP="00BA25FD">
            <w:pPr>
              <w:pStyle w:val="Normalbulletlist"/>
            </w:pPr>
            <w:r>
              <w:t>Tutor to facilitate Q&amp;A.</w:t>
            </w:r>
          </w:p>
          <w:p w14:paraId="39394731" w14:textId="77777777" w:rsidR="0017259D" w:rsidRDefault="0017259D" w:rsidP="00B27B25">
            <w:pPr>
              <w:rPr>
                <w:color w:val="0000FF"/>
                <w:u w:val="single"/>
              </w:rPr>
            </w:pPr>
          </w:p>
          <w:p w14:paraId="656CF897" w14:textId="77777777" w:rsidR="00BA25FD" w:rsidRPr="00E36AF8" w:rsidRDefault="00BA25FD" w:rsidP="00BA25FD">
            <w:pPr>
              <w:pStyle w:val="Normalheadingred"/>
            </w:pPr>
            <w:r w:rsidRPr="00E36AF8">
              <w:t>Resources:</w:t>
            </w:r>
          </w:p>
          <w:p w14:paraId="2089B83C" w14:textId="0E37D0E1" w:rsidR="00BA25FD" w:rsidRDefault="00BA25FD" w:rsidP="00BA25FD">
            <w:pPr>
              <w:pStyle w:val="Normalbulletlist"/>
              <w:rPr>
                <w:b/>
              </w:rPr>
            </w:pPr>
            <w:r w:rsidRPr="008B6967">
              <w:rPr>
                <w:b/>
              </w:rPr>
              <w:t xml:space="preserve">PowerPoint </w:t>
            </w:r>
            <w:r w:rsidR="00A66477">
              <w:rPr>
                <w:b/>
              </w:rPr>
              <w:t>5</w:t>
            </w:r>
            <w:r w:rsidR="008C6636" w:rsidRPr="008B6967">
              <w:rPr>
                <w:b/>
              </w:rPr>
              <w:t xml:space="preserve"> Design process from conception to completion</w:t>
            </w:r>
          </w:p>
          <w:p w14:paraId="5E6DA78B" w14:textId="2B607A23" w:rsidR="00BA25FD" w:rsidRPr="006C1C1B" w:rsidRDefault="00BA25FD" w:rsidP="00BA25FD">
            <w:pPr>
              <w:pStyle w:val="Normalbulletlist"/>
              <w:rPr>
                <w:color w:val="0000FF"/>
                <w:u w:val="single"/>
              </w:rPr>
            </w:pPr>
            <w:r w:rsidRPr="006C1C1B">
              <w:rPr>
                <w:b/>
              </w:rPr>
              <w:t xml:space="preserve">Worksheet </w:t>
            </w:r>
            <w:r>
              <w:rPr>
                <w:b/>
              </w:rPr>
              <w:t>1</w:t>
            </w:r>
            <w:r w:rsidR="007453D7">
              <w:rPr>
                <w:b/>
              </w:rPr>
              <w:t>1</w:t>
            </w:r>
          </w:p>
          <w:p w14:paraId="2FC15FDB" w14:textId="6CD1F561" w:rsidR="00BA25FD" w:rsidRPr="004B7184" w:rsidRDefault="00BA25FD" w:rsidP="00BA25FD">
            <w:pPr>
              <w:pStyle w:val="Normalbulletlist"/>
              <w:rPr>
                <w:color w:val="0000FF"/>
                <w:u w:val="single"/>
              </w:rPr>
            </w:pPr>
            <w:r w:rsidRPr="004B7184">
              <w:rPr>
                <w:b/>
              </w:rPr>
              <w:t xml:space="preserve">Worksheet </w:t>
            </w:r>
            <w:r>
              <w:rPr>
                <w:b/>
              </w:rPr>
              <w:t>1</w:t>
            </w:r>
            <w:r w:rsidR="007453D7">
              <w:rPr>
                <w:b/>
              </w:rPr>
              <w:t>2</w:t>
            </w:r>
          </w:p>
          <w:p w14:paraId="28871EAA" w14:textId="4662F77D" w:rsidR="00BA25FD" w:rsidRPr="008820BB" w:rsidRDefault="00BA25FD" w:rsidP="00BA25FD">
            <w:pPr>
              <w:pStyle w:val="Normalbulletlist"/>
              <w:rPr>
                <w:color w:val="0000FF"/>
                <w:u w:val="single"/>
              </w:rPr>
            </w:pPr>
            <w:r w:rsidRPr="00CC4670">
              <w:rPr>
                <w:b/>
              </w:rPr>
              <w:t xml:space="preserve">Worksheet </w:t>
            </w:r>
            <w:r>
              <w:rPr>
                <w:b/>
              </w:rPr>
              <w:t>1</w:t>
            </w:r>
            <w:r w:rsidR="007453D7">
              <w:rPr>
                <w:b/>
              </w:rPr>
              <w:t>3</w:t>
            </w:r>
            <w:r w:rsidRPr="00CC4670">
              <w:rPr>
                <w:b/>
              </w:rPr>
              <w:t xml:space="preserve"> </w:t>
            </w:r>
          </w:p>
          <w:p w14:paraId="3CEC5991" w14:textId="44CA8141" w:rsidR="00BA25FD" w:rsidRPr="00AC75F8" w:rsidRDefault="00BA25FD" w:rsidP="00BA25FD">
            <w:pPr>
              <w:pStyle w:val="Normalbulletlist"/>
              <w:rPr>
                <w:b/>
                <w:bCs w:val="0"/>
                <w:color w:val="0000FF"/>
                <w:u w:val="single"/>
              </w:rPr>
            </w:pPr>
            <w:r w:rsidRPr="00BA25FD">
              <w:rPr>
                <w:b/>
                <w:bCs w:val="0"/>
              </w:rPr>
              <w:t>Worksheet 1</w:t>
            </w:r>
            <w:r w:rsidR="007453D7">
              <w:rPr>
                <w:b/>
                <w:bCs w:val="0"/>
              </w:rPr>
              <w:t>4</w:t>
            </w:r>
          </w:p>
          <w:p w14:paraId="79B161CE" w14:textId="1423CFEC" w:rsidR="00AC75F8" w:rsidRPr="00BA25FD" w:rsidRDefault="00AC75F8" w:rsidP="00AC75F8">
            <w:pPr>
              <w:pStyle w:val="Normalbulletlist"/>
              <w:numPr>
                <w:ilvl w:val="0"/>
                <w:numId w:val="0"/>
              </w:numPr>
              <w:ind w:left="284" w:hanging="284"/>
              <w:rPr>
                <w:b/>
                <w:bCs w:val="0"/>
                <w:color w:val="0000FF"/>
                <w:u w:val="single"/>
              </w:rPr>
            </w:pPr>
          </w:p>
        </w:tc>
        <w:tc>
          <w:tcPr>
            <w:tcW w:w="2223" w:type="dxa"/>
          </w:tcPr>
          <w:p w14:paraId="6262EA7D" w14:textId="60FEA3C6" w:rsidR="00791284" w:rsidRDefault="00791284" w:rsidP="00AC75F8">
            <w:pPr>
              <w:pStyle w:val="Normalbulletlist"/>
              <w:numPr>
                <w:ilvl w:val="0"/>
                <w:numId w:val="0"/>
              </w:numPr>
              <w:spacing w:before="80"/>
              <w:ind w:left="284" w:hanging="284"/>
              <w:rPr>
                <w:b/>
              </w:rPr>
            </w:pPr>
            <w:r>
              <w:rPr>
                <w:b/>
              </w:rPr>
              <w:lastRenderedPageBreak/>
              <w:t xml:space="preserve">PowerPoint </w:t>
            </w:r>
            <w:r w:rsidR="00A66477">
              <w:rPr>
                <w:b/>
              </w:rPr>
              <w:t>5</w:t>
            </w:r>
          </w:p>
          <w:p w14:paraId="07CAAB7C" w14:textId="77777777" w:rsidR="00791284" w:rsidRDefault="00791284" w:rsidP="00791284">
            <w:pPr>
              <w:pStyle w:val="Normalbulletlist"/>
              <w:numPr>
                <w:ilvl w:val="0"/>
                <w:numId w:val="0"/>
              </w:numPr>
              <w:ind w:left="284" w:hanging="284"/>
              <w:rPr>
                <w:b/>
              </w:rPr>
            </w:pPr>
          </w:p>
          <w:p w14:paraId="05216102" w14:textId="7E56C370" w:rsidR="00791284" w:rsidRPr="00B10532" w:rsidRDefault="00791284" w:rsidP="00791284">
            <w:pPr>
              <w:pStyle w:val="Normalbulletlist"/>
              <w:numPr>
                <w:ilvl w:val="0"/>
                <w:numId w:val="0"/>
              </w:numPr>
              <w:ind w:left="284" w:hanging="284"/>
              <w:rPr>
                <w:b/>
              </w:rPr>
            </w:pPr>
            <w:r w:rsidRPr="00B10532">
              <w:rPr>
                <w:b/>
              </w:rPr>
              <w:t xml:space="preserve">Worksheet </w:t>
            </w:r>
            <w:r w:rsidR="00B10532" w:rsidRPr="00B10532">
              <w:rPr>
                <w:b/>
              </w:rPr>
              <w:t>11</w:t>
            </w:r>
          </w:p>
          <w:p w14:paraId="6C933C9A" w14:textId="77777777" w:rsidR="00791284" w:rsidRPr="00A66477" w:rsidRDefault="00791284" w:rsidP="00791284">
            <w:pPr>
              <w:pStyle w:val="Normalbulletlist"/>
              <w:numPr>
                <w:ilvl w:val="0"/>
                <w:numId w:val="0"/>
              </w:numPr>
              <w:ind w:left="284" w:hanging="284"/>
              <w:rPr>
                <w:b/>
                <w:highlight w:val="yellow"/>
              </w:rPr>
            </w:pPr>
          </w:p>
          <w:p w14:paraId="6788C698" w14:textId="3063B351" w:rsidR="00791284" w:rsidRPr="00EE3DD4" w:rsidRDefault="00791284" w:rsidP="00791284">
            <w:pPr>
              <w:pStyle w:val="Normalbulletlist"/>
              <w:numPr>
                <w:ilvl w:val="0"/>
                <w:numId w:val="0"/>
              </w:numPr>
              <w:ind w:left="284" w:hanging="284"/>
              <w:rPr>
                <w:b/>
              </w:rPr>
            </w:pPr>
            <w:r w:rsidRPr="00EE3DD4">
              <w:rPr>
                <w:b/>
              </w:rPr>
              <w:t>Worksheet 1</w:t>
            </w:r>
            <w:r w:rsidR="00EE3DD4" w:rsidRPr="00EE3DD4">
              <w:rPr>
                <w:b/>
              </w:rPr>
              <w:t>2</w:t>
            </w:r>
            <w:r w:rsidRPr="00EE3DD4">
              <w:rPr>
                <w:b/>
              </w:rPr>
              <w:t xml:space="preserve"> </w:t>
            </w:r>
          </w:p>
          <w:p w14:paraId="0537AFBB" w14:textId="77777777" w:rsidR="00791284" w:rsidRPr="00A66477" w:rsidRDefault="00791284" w:rsidP="00791284">
            <w:pPr>
              <w:pStyle w:val="Normalbulletlist"/>
              <w:numPr>
                <w:ilvl w:val="0"/>
                <w:numId w:val="0"/>
              </w:numPr>
              <w:ind w:left="284" w:hanging="284"/>
              <w:rPr>
                <w:b/>
                <w:highlight w:val="yellow"/>
              </w:rPr>
            </w:pPr>
          </w:p>
          <w:p w14:paraId="445D4BBC" w14:textId="5486D57A" w:rsidR="00791284" w:rsidRPr="0069164B" w:rsidRDefault="00791284" w:rsidP="00791284">
            <w:pPr>
              <w:pStyle w:val="Normalbulletlist"/>
              <w:numPr>
                <w:ilvl w:val="0"/>
                <w:numId w:val="0"/>
              </w:numPr>
              <w:ind w:left="284" w:hanging="284"/>
              <w:rPr>
                <w:b/>
              </w:rPr>
            </w:pPr>
            <w:r w:rsidRPr="0069164B">
              <w:rPr>
                <w:b/>
              </w:rPr>
              <w:t>Worksheet 1</w:t>
            </w:r>
            <w:r w:rsidR="0069164B" w:rsidRPr="0069164B">
              <w:rPr>
                <w:b/>
              </w:rPr>
              <w:t>3</w:t>
            </w:r>
          </w:p>
          <w:p w14:paraId="4A2F4AFB" w14:textId="77777777" w:rsidR="00791284" w:rsidRPr="00A66477" w:rsidRDefault="00791284" w:rsidP="00791284">
            <w:pPr>
              <w:pStyle w:val="Normalbulletlist"/>
              <w:numPr>
                <w:ilvl w:val="0"/>
                <w:numId w:val="0"/>
              </w:numPr>
              <w:ind w:left="284" w:hanging="284"/>
              <w:rPr>
                <w:b/>
                <w:highlight w:val="yellow"/>
              </w:rPr>
            </w:pPr>
          </w:p>
          <w:p w14:paraId="135C574D" w14:textId="31BF0A71" w:rsidR="00791284" w:rsidRDefault="00791284" w:rsidP="00791284">
            <w:pPr>
              <w:pStyle w:val="Normalbulletlist"/>
              <w:numPr>
                <w:ilvl w:val="0"/>
                <w:numId w:val="0"/>
              </w:numPr>
              <w:ind w:left="284" w:hanging="284"/>
              <w:rPr>
                <w:b/>
              </w:rPr>
            </w:pPr>
            <w:r w:rsidRPr="007453D7">
              <w:rPr>
                <w:b/>
              </w:rPr>
              <w:t>Worksheet 1</w:t>
            </w:r>
            <w:r w:rsidR="007453D7" w:rsidRPr="007453D7">
              <w:rPr>
                <w:b/>
              </w:rPr>
              <w:t>4</w:t>
            </w:r>
            <w:r w:rsidRPr="008820BB">
              <w:rPr>
                <w:b/>
              </w:rPr>
              <w:t xml:space="preserve"> </w:t>
            </w:r>
          </w:p>
          <w:p w14:paraId="588DEFD3" w14:textId="77777777" w:rsidR="00791284" w:rsidRPr="00795157" w:rsidRDefault="00791284" w:rsidP="00791284">
            <w:pPr>
              <w:pStyle w:val="Normalbulletlist"/>
              <w:numPr>
                <w:ilvl w:val="0"/>
                <w:numId w:val="0"/>
              </w:numPr>
              <w:rPr>
                <w:b/>
              </w:rPr>
            </w:pPr>
          </w:p>
          <w:p w14:paraId="58365D19" w14:textId="77777777" w:rsidR="00791284" w:rsidRPr="0080549A" w:rsidRDefault="00791284" w:rsidP="00791284">
            <w:pPr>
              <w:pStyle w:val="Normalbulletlist"/>
              <w:numPr>
                <w:ilvl w:val="0"/>
                <w:numId w:val="0"/>
              </w:numPr>
              <w:rPr>
                <w:b/>
                <w:bCs w:val="0"/>
              </w:rPr>
            </w:pPr>
            <w:r w:rsidRPr="006C003F">
              <w:rPr>
                <w:b/>
              </w:rPr>
              <w:t xml:space="preserve">Observation </w:t>
            </w:r>
          </w:p>
          <w:p w14:paraId="389E740E" w14:textId="77777777" w:rsidR="00791284" w:rsidRDefault="00791284" w:rsidP="00791284">
            <w:pPr>
              <w:pStyle w:val="Normalbulletlist"/>
              <w:numPr>
                <w:ilvl w:val="0"/>
                <w:numId w:val="0"/>
              </w:numPr>
              <w:rPr>
                <w:b/>
              </w:rPr>
            </w:pPr>
          </w:p>
          <w:p w14:paraId="31D70D1C" w14:textId="77777777" w:rsidR="00791284" w:rsidRPr="006C003F" w:rsidRDefault="00791284" w:rsidP="00791284">
            <w:pPr>
              <w:pStyle w:val="Normalbulletlist"/>
              <w:numPr>
                <w:ilvl w:val="0"/>
                <w:numId w:val="0"/>
              </w:numPr>
              <w:rPr>
                <w:b/>
              </w:rPr>
            </w:pPr>
            <w:r w:rsidRPr="006C003F">
              <w:rPr>
                <w:b/>
              </w:rPr>
              <w:t>Classroom discussion</w:t>
            </w:r>
          </w:p>
          <w:p w14:paraId="221EC4B7" w14:textId="77777777" w:rsidR="00791284" w:rsidRDefault="00791284" w:rsidP="00791284">
            <w:pPr>
              <w:pStyle w:val="Normalbulletlist"/>
              <w:numPr>
                <w:ilvl w:val="0"/>
                <w:numId w:val="0"/>
              </w:numPr>
              <w:rPr>
                <w:b/>
              </w:rPr>
            </w:pPr>
          </w:p>
          <w:p w14:paraId="116D5648" w14:textId="77777777" w:rsidR="00791284" w:rsidRPr="00795157" w:rsidRDefault="00791284" w:rsidP="00791284">
            <w:pPr>
              <w:pStyle w:val="Normalbulletlist"/>
              <w:numPr>
                <w:ilvl w:val="0"/>
                <w:numId w:val="0"/>
              </w:numPr>
              <w:rPr>
                <w:b/>
                <w:bCs w:val="0"/>
              </w:rPr>
            </w:pPr>
            <w:r w:rsidRPr="006C003F">
              <w:rPr>
                <w:b/>
              </w:rPr>
              <w:t>Q&amp;A</w:t>
            </w:r>
          </w:p>
          <w:p w14:paraId="5AC099BF" w14:textId="77777777" w:rsidR="0017259D" w:rsidRPr="00E36AF8" w:rsidRDefault="0017259D" w:rsidP="0017259D"/>
        </w:tc>
      </w:tr>
      <w:tr w:rsidR="0017259D" w:rsidRPr="00E36AF8" w14:paraId="2C9C32BB" w14:textId="77777777" w:rsidTr="00285844">
        <w:trPr>
          <w:jc w:val="center"/>
        </w:trPr>
        <w:tc>
          <w:tcPr>
            <w:tcW w:w="1116" w:type="dxa"/>
          </w:tcPr>
          <w:p w14:paraId="3D2697C4" w14:textId="7558D7AA" w:rsidR="0017259D" w:rsidRPr="00E36AF8" w:rsidRDefault="00037BDA" w:rsidP="00E26CCE">
            <w:pPr>
              <w:jc w:val="center"/>
            </w:pPr>
            <w:r>
              <w:t>7</w:t>
            </w:r>
          </w:p>
          <w:p w14:paraId="0C990489" w14:textId="77777777" w:rsidR="0017259D" w:rsidRPr="00E36AF8" w:rsidRDefault="0017259D" w:rsidP="00E26CCE">
            <w:pPr>
              <w:jc w:val="center"/>
            </w:pPr>
          </w:p>
          <w:p w14:paraId="654FB670" w14:textId="5135CC2F" w:rsidR="0017259D" w:rsidRPr="00E36AF8" w:rsidRDefault="00037BDA" w:rsidP="00E26CCE">
            <w:pPr>
              <w:jc w:val="center"/>
              <w:rPr>
                <w:b/>
              </w:rPr>
            </w:pPr>
            <w:r>
              <w:t>3</w:t>
            </w:r>
            <w:r w:rsidR="0017259D" w:rsidRPr="00E36AF8">
              <w:t xml:space="preserve"> hours</w:t>
            </w:r>
          </w:p>
        </w:tc>
        <w:tc>
          <w:tcPr>
            <w:tcW w:w="4283" w:type="dxa"/>
          </w:tcPr>
          <w:p w14:paraId="29ED7D6C" w14:textId="49FA9EAF" w:rsidR="00791284" w:rsidRPr="0024061F" w:rsidRDefault="00791284" w:rsidP="00791284">
            <w:pPr>
              <w:rPr>
                <w:b/>
                <w:bCs/>
              </w:rPr>
            </w:pPr>
            <w:r w:rsidRPr="008C6636">
              <w:rPr>
                <w:b/>
                <w:bCs/>
                <w:color w:val="FC4421"/>
              </w:rPr>
              <w:t>3.</w:t>
            </w:r>
            <w:r w:rsidR="00783988">
              <w:rPr>
                <w:b/>
                <w:bCs/>
                <w:color w:val="FC4421"/>
              </w:rPr>
              <w:t>4</w:t>
            </w:r>
            <w:r w:rsidRPr="007A5EAB">
              <w:rPr>
                <w:b/>
                <w:bCs/>
                <w:color w:val="0077E3"/>
              </w:rPr>
              <w:t xml:space="preserve"> </w:t>
            </w:r>
            <w:r>
              <w:rPr>
                <w:b/>
                <w:bCs/>
              </w:rPr>
              <w:t>The concept of the ‘whole building’, including life cycle assessment</w:t>
            </w:r>
          </w:p>
          <w:p w14:paraId="16F15FCB" w14:textId="77777777" w:rsidR="00791284" w:rsidRDefault="00791284" w:rsidP="00791284">
            <w:pPr>
              <w:pStyle w:val="Normalbulletlist"/>
              <w:rPr>
                <w:b/>
                <w:bCs w:val="0"/>
              </w:rPr>
            </w:pPr>
            <w:r>
              <w:t>Life cycle assessment</w:t>
            </w:r>
          </w:p>
          <w:p w14:paraId="44F4B421" w14:textId="77777777" w:rsidR="00791284" w:rsidRDefault="00791284" w:rsidP="00791284">
            <w:pPr>
              <w:pStyle w:val="Normalbulletlist"/>
              <w:rPr>
                <w:b/>
                <w:bCs w:val="0"/>
              </w:rPr>
            </w:pPr>
            <w:r>
              <w:t>Recycling / reuse</w:t>
            </w:r>
          </w:p>
          <w:p w14:paraId="7AAF3777" w14:textId="77777777" w:rsidR="00791284" w:rsidRDefault="00791284" w:rsidP="00791284">
            <w:pPr>
              <w:pStyle w:val="Normalbulletlist"/>
              <w:rPr>
                <w:b/>
                <w:bCs w:val="0"/>
              </w:rPr>
            </w:pPr>
            <w:r>
              <w:t>Architectural salvage, aggregates and metals</w:t>
            </w:r>
          </w:p>
          <w:p w14:paraId="2EEFDC7F" w14:textId="77777777" w:rsidR="00791284" w:rsidRDefault="00791284" w:rsidP="00791284">
            <w:pPr>
              <w:pStyle w:val="Normalbulletlist"/>
            </w:pPr>
            <w:r>
              <w:t>Landfill</w:t>
            </w:r>
          </w:p>
          <w:p w14:paraId="42EACF2D" w14:textId="77777777" w:rsidR="00791284" w:rsidRDefault="00791284" w:rsidP="00791284">
            <w:pPr>
              <w:pStyle w:val="Normalbulletlist"/>
            </w:pPr>
            <w:r>
              <w:lastRenderedPageBreak/>
              <w:t>Legislation and conservation laws</w:t>
            </w:r>
          </w:p>
          <w:p w14:paraId="59C02CE0" w14:textId="77777777" w:rsidR="0017259D" w:rsidRDefault="0017259D" w:rsidP="0017259D"/>
          <w:p w14:paraId="1CEED745" w14:textId="77777777" w:rsidR="004334EC" w:rsidRPr="00E36AF8" w:rsidRDefault="004334EC" w:rsidP="0017259D"/>
        </w:tc>
        <w:tc>
          <w:tcPr>
            <w:tcW w:w="6893" w:type="dxa"/>
          </w:tcPr>
          <w:p w14:paraId="421B9E10" w14:textId="77777777" w:rsidR="00791284" w:rsidRPr="00E36AF8" w:rsidRDefault="00791284" w:rsidP="00791284">
            <w:pPr>
              <w:pStyle w:val="Normalheadingred"/>
            </w:pPr>
            <w:r w:rsidRPr="00E36AF8">
              <w:lastRenderedPageBreak/>
              <w:t>Activities:</w:t>
            </w:r>
          </w:p>
          <w:p w14:paraId="388B90D2" w14:textId="63E3802C" w:rsidR="00791284" w:rsidRPr="00D35B85" w:rsidRDefault="00791284" w:rsidP="00791284">
            <w:pPr>
              <w:pStyle w:val="Normalbulletlist"/>
              <w:rPr>
                <w:color w:val="000000" w:themeColor="text1"/>
              </w:rPr>
            </w:pPr>
            <w:r>
              <w:t xml:space="preserve">Tutor to deliver </w:t>
            </w:r>
            <w:r w:rsidRPr="00B64980">
              <w:rPr>
                <w:b/>
              </w:rPr>
              <w:t>PowerPoint</w:t>
            </w:r>
            <w:r w:rsidR="00A66477">
              <w:rPr>
                <w:b/>
              </w:rPr>
              <w:t xml:space="preserve"> 6</w:t>
            </w:r>
            <w:r>
              <w:rPr>
                <w:b/>
              </w:rPr>
              <w:t>:</w:t>
            </w:r>
            <w:r w:rsidRPr="00B64980">
              <w:rPr>
                <w:b/>
              </w:rPr>
              <w:t xml:space="preserve"> The concept of the </w:t>
            </w:r>
            <w:r>
              <w:rPr>
                <w:b/>
              </w:rPr>
              <w:t>‘</w:t>
            </w:r>
            <w:r w:rsidRPr="00B64980">
              <w:rPr>
                <w:b/>
              </w:rPr>
              <w:t>whole building</w:t>
            </w:r>
            <w:r>
              <w:rPr>
                <w:b/>
              </w:rPr>
              <w:t>’</w:t>
            </w:r>
            <w:r w:rsidRPr="00B64980">
              <w:rPr>
                <w:b/>
              </w:rPr>
              <w:t>, including life cycle assessment</w:t>
            </w:r>
            <w:r>
              <w:rPr>
                <w:color w:val="000000" w:themeColor="text1"/>
              </w:rPr>
              <w:t xml:space="preserve"> and recap the concept of </w:t>
            </w:r>
            <w:r>
              <w:t>sustainability.</w:t>
            </w:r>
          </w:p>
          <w:p w14:paraId="5D3FAD4A" w14:textId="77777777" w:rsidR="00791284" w:rsidRDefault="00791284" w:rsidP="00791284">
            <w:pPr>
              <w:pStyle w:val="Normalbulletlist"/>
            </w:pPr>
            <w:r>
              <w:t xml:space="preserve">Learners are asked to take part in a classroom discussion on the concept of whole building and life cycle assessment. The life cycle figure on Slide 4 may be used as a prompt for discussion.   </w:t>
            </w:r>
          </w:p>
          <w:p w14:paraId="6EE7EA63" w14:textId="5C9F91AA" w:rsidR="00791284" w:rsidRPr="00E05BBB" w:rsidRDefault="00791284" w:rsidP="00791284">
            <w:pPr>
              <w:pStyle w:val="Normalbulletlist"/>
              <w:rPr>
                <w:b/>
              </w:rPr>
            </w:pPr>
            <w:r>
              <w:lastRenderedPageBreak/>
              <w:t xml:space="preserve">Learners are asked to complete </w:t>
            </w:r>
            <w:r w:rsidRPr="00E05BBB">
              <w:rPr>
                <w:b/>
              </w:rPr>
              <w:t xml:space="preserve">Worksheet </w:t>
            </w:r>
            <w:r>
              <w:rPr>
                <w:b/>
              </w:rPr>
              <w:t>1</w:t>
            </w:r>
            <w:r w:rsidR="006744C5">
              <w:rPr>
                <w:b/>
              </w:rPr>
              <w:t>5</w:t>
            </w:r>
            <w:r w:rsidRPr="00E05BBB">
              <w:rPr>
                <w:b/>
              </w:rPr>
              <w:t xml:space="preserve">: </w:t>
            </w:r>
            <w:r>
              <w:rPr>
                <w:b/>
              </w:rPr>
              <w:t>Life cycle assessment</w:t>
            </w:r>
            <w:r>
              <w:t>.</w:t>
            </w:r>
            <w:r w:rsidRPr="00E05BBB">
              <w:rPr>
                <w:b/>
              </w:rPr>
              <w:t xml:space="preserve"> </w:t>
            </w:r>
            <w:r>
              <w:t xml:space="preserve">Tutor to deliver answers and check for understanding.  </w:t>
            </w:r>
          </w:p>
          <w:p w14:paraId="5217D77E" w14:textId="77777777" w:rsidR="00791284" w:rsidRDefault="00791284" w:rsidP="00791284">
            <w:pPr>
              <w:pStyle w:val="Normalbulletlist"/>
            </w:pPr>
            <w:r>
              <w:t xml:space="preserve">Learners are asked to take part in a classroom discussion on benefits of repurposing buildings.    </w:t>
            </w:r>
          </w:p>
          <w:p w14:paraId="77B2DC9B" w14:textId="77777777" w:rsidR="00791284" w:rsidRDefault="00791284" w:rsidP="00791284">
            <w:pPr>
              <w:pStyle w:val="Normalbulletlist"/>
            </w:pPr>
            <w:r>
              <w:t xml:space="preserve">Tutor to explain architectural salvage and material recycling.  </w:t>
            </w:r>
          </w:p>
          <w:p w14:paraId="23C60C5D" w14:textId="1A63D32F" w:rsidR="00791284" w:rsidRPr="0071772C" w:rsidRDefault="00791284" w:rsidP="00791284">
            <w:pPr>
              <w:pStyle w:val="Normalbulletlist"/>
              <w:rPr>
                <w:b/>
                <w:bCs w:val="0"/>
              </w:rPr>
            </w:pPr>
            <w:r>
              <w:t xml:space="preserve">Learners are asked to </w:t>
            </w:r>
            <w:r w:rsidRPr="00B4373B">
              <w:t xml:space="preserve">complete </w:t>
            </w:r>
            <w:r w:rsidRPr="0071772C">
              <w:rPr>
                <w:b/>
                <w:bCs w:val="0"/>
              </w:rPr>
              <w:t xml:space="preserve">Worksheet </w:t>
            </w:r>
            <w:r>
              <w:rPr>
                <w:b/>
                <w:bCs w:val="0"/>
              </w:rPr>
              <w:t>1</w:t>
            </w:r>
            <w:r w:rsidR="00780849">
              <w:rPr>
                <w:b/>
                <w:bCs w:val="0"/>
              </w:rPr>
              <w:t>6</w:t>
            </w:r>
            <w:r w:rsidRPr="0071772C">
              <w:rPr>
                <w:b/>
                <w:bCs w:val="0"/>
              </w:rPr>
              <w:t>: Recycling</w:t>
            </w:r>
            <w:r>
              <w:t>.</w:t>
            </w:r>
            <w:r w:rsidRPr="0071772C">
              <w:rPr>
                <w:b/>
                <w:bCs w:val="0"/>
              </w:rPr>
              <w:t xml:space="preserve"> </w:t>
            </w:r>
            <w:r>
              <w:t xml:space="preserve">Tutor to deliver answers and check for understanding.  </w:t>
            </w:r>
          </w:p>
          <w:p w14:paraId="7FD50E8B" w14:textId="77777777" w:rsidR="00791284" w:rsidRPr="00185A8B" w:rsidRDefault="00791284" w:rsidP="00791284">
            <w:pPr>
              <w:pStyle w:val="Normalbulletlist"/>
            </w:pPr>
            <w:r w:rsidRPr="00185A8B">
              <w:t xml:space="preserve">Tutor to explain </w:t>
            </w:r>
            <w:r>
              <w:t xml:space="preserve">environmental legislation. </w:t>
            </w:r>
          </w:p>
          <w:p w14:paraId="2B9BE4A1" w14:textId="372BF418" w:rsidR="00791284" w:rsidRPr="00095499" w:rsidRDefault="00791284" w:rsidP="00791284">
            <w:pPr>
              <w:pStyle w:val="Normalbulletlist"/>
              <w:rPr>
                <w:b/>
                <w:bCs w:val="0"/>
              </w:rPr>
            </w:pPr>
            <w:r>
              <w:t xml:space="preserve">Learners are asked to </w:t>
            </w:r>
            <w:r w:rsidRPr="00B4373B">
              <w:t xml:space="preserve">complete </w:t>
            </w:r>
            <w:r w:rsidRPr="00095499">
              <w:rPr>
                <w:b/>
                <w:bCs w:val="0"/>
              </w:rPr>
              <w:t xml:space="preserve">Worksheet </w:t>
            </w:r>
            <w:r w:rsidR="009275A5">
              <w:rPr>
                <w:b/>
                <w:bCs w:val="0"/>
              </w:rPr>
              <w:t>17</w:t>
            </w:r>
            <w:r w:rsidRPr="00095499">
              <w:rPr>
                <w:b/>
                <w:bCs w:val="0"/>
              </w:rPr>
              <w:t>: Waste disposal and environmental law</w:t>
            </w:r>
            <w:r>
              <w:t>.</w:t>
            </w:r>
            <w:r w:rsidRPr="00095499">
              <w:rPr>
                <w:b/>
                <w:bCs w:val="0"/>
              </w:rPr>
              <w:t xml:space="preserve"> </w:t>
            </w:r>
            <w:r>
              <w:t xml:space="preserve">Tutor to deliver answers and check for understanding.  </w:t>
            </w:r>
          </w:p>
          <w:p w14:paraId="169ED154" w14:textId="77777777" w:rsidR="00791284" w:rsidRDefault="00791284" w:rsidP="00791284">
            <w:pPr>
              <w:pStyle w:val="Normalbulletlist"/>
            </w:pPr>
            <w:r>
              <w:t>Tutor to facilitate Q&amp;A.</w:t>
            </w:r>
          </w:p>
          <w:p w14:paraId="65D13903" w14:textId="77777777" w:rsidR="00791284" w:rsidRDefault="00791284" w:rsidP="00791284">
            <w:pPr>
              <w:pStyle w:val="Normalbulletlist"/>
              <w:numPr>
                <w:ilvl w:val="0"/>
                <w:numId w:val="0"/>
              </w:numPr>
              <w:rPr>
                <w:bCs w:val="0"/>
              </w:rPr>
            </w:pPr>
          </w:p>
          <w:p w14:paraId="26851C75" w14:textId="77777777" w:rsidR="00791284" w:rsidRPr="0043033C" w:rsidRDefault="00791284" w:rsidP="00791284">
            <w:pPr>
              <w:pStyle w:val="Normalbulletlist"/>
              <w:numPr>
                <w:ilvl w:val="0"/>
                <w:numId w:val="0"/>
              </w:numPr>
              <w:rPr>
                <w:bCs w:val="0"/>
              </w:rPr>
            </w:pPr>
          </w:p>
          <w:p w14:paraId="5BA16B5A" w14:textId="77777777" w:rsidR="00791284" w:rsidRPr="00E36AF8" w:rsidRDefault="00791284" w:rsidP="00791284">
            <w:pPr>
              <w:pStyle w:val="Normalheadingred"/>
            </w:pPr>
            <w:r w:rsidRPr="00E36AF8">
              <w:t>Resources:</w:t>
            </w:r>
          </w:p>
          <w:p w14:paraId="5AA03409" w14:textId="6214E78E" w:rsidR="00791284" w:rsidRPr="00B64980" w:rsidRDefault="00791284" w:rsidP="00791284">
            <w:pPr>
              <w:pStyle w:val="Normalbulletlist"/>
              <w:rPr>
                <w:color w:val="000000" w:themeColor="text1"/>
              </w:rPr>
            </w:pPr>
            <w:r w:rsidRPr="00B64980">
              <w:rPr>
                <w:b/>
              </w:rPr>
              <w:t xml:space="preserve">PowerPoint </w:t>
            </w:r>
            <w:r w:rsidR="00A200F5">
              <w:rPr>
                <w:b/>
              </w:rPr>
              <w:t>6</w:t>
            </w:r>
            <w:r w:rsidR="008C6636">
              <w:rPr>
                <w:b/>
              </w:rPr>
              <w:t xml:space="preserve"> T</w:t>
            </w:r>
            <w:r w:rsidR="008C6636" w:rsidRPr="00B64980">
              <w:rPr>
                <w:b/>
              </w:rPr>
              <w:t xml:space="preserve">he concept of the </w:t>
            </w:r>
            <w:r w:rsidR="008C6636">
              <w:rPr>
                <w:b/>
              </w:rPr>
              <w:t>‘</w:t>
            </w:r>
            <w:r w:rsidR="008C6636" w:rsidRPr="00B64980">
              <w:rPr>
                <w:b/>
              </w:rPr>
              <w:t>whole building</w:t>
            </w:r>
            <w:r w:rsidR="008C6636">
              <w:rPr>
                <w:b/>
              </w:rPr>
              <w:t>’</w:t>
            </w:r>
            <w:r w:rsidR="008C6636" w:rsidRPr="00B64980">
              <w:rPr>
                <w:b/>
              </w:rPr>
              <w:t>, including life cycle assessment</w:t>
            </w:r>
          </w:p>
          <w:p w14:paraId="4EF91D07" w14:textId="251CD8C7" w:rsidR="00791284" w:rsidRPr="00267565" w:rsidRDefault="00791284" w:rsidP="00791284">
            <w:pPr>
              <w:pStyle w:val="Normalbulletlist"/>
              <w:rPr>
                <w:color w:val="0000FF"/>
                <w:u w:val="single"/>
              </w:rPr>
            </w:pPr>
            <w:r w:rsidRPr="00267565">
              <w:rPr>
                <w:b/>
              </w:rPr>
              <w:t xml:space="preserve">Worksheet </w:t>
            </w:r>
            <w:r w:rsidR="009275A5">
              <w:rPr>
                <w:b/>
              </w:rPr>
              <w:t>15</w:t>
            </w:r>
            <w:r w:rsidRPr="00267565">
              <w:rPr>
                <w:b/>
              </w:rPr>
              <w:t xml:space="preserve"> </w:t>
            </w:r>
          </w:p>
          <w:p w14:paraId="45DB74A0" w14:textId="6DD0F8CC" w:rsidR="00791284" w:rsidRPr="00BD6208" w:rsidRDefault="00791284" w:rsidP="00791284">
            <w:pPr>
              <w:pStyle w:val="Normalbulletlist"/>
              <w:rPr>
                <w:color w:val="0000FF"/>
                <w:u w:val="single"/>
              </w:rPr>
            </w:pPr>
            <w:r w:rsidRPr="00BD6208">
              <w:rPr>
                <w:b/>
              </w:rPr>
              <w:t xml:space="preserve">Worksheet </w:t>
            </w:r>
            <w:r w:rsidR="009275A5">
              <w:rPr>
                <w:b/>
              </w:rPr>
              <w:t>16</w:t>
            </w:r>
            <w:r w:rsidRPr="00BD6208">
              <w:rPr>
                <w:b/>
              </w:rPr>
              <w:t xml:space="preserve"> </w:t>
            </w:r>
          </w:p>
          <w:p w14:paraId="14797D9E" w14:textId="0A60A0AD" w:rsidR="0017259D" w:rsidRPr="00AC75F8" w:rsidRDefault="00791284" w:rsidP="008C3ABC">
            <w:pPr>
              <w:pStyle w:val="Normalbulletlist"/>
              <w:rPr>
                <w:b/>
                <w:bCs w:val="0"/>
                <w:color w:val="0000FF"/>
                <w:u w:val="single"/>
              </w:rPr>
            </w:pPr>
            <w:r w:rsidRPr="008C3ABC">
              <w:rPr>
                <w:b/>
                <w:bCs w:val="0"/>
              </w:rPr>
              <w:t xml:space="preserve">Worksheet </w:t>
            </w:r>
            <w:r w:rsidR="009275A5">
              <w:rPr>
                <w:b/>
                <w:bCs w:val="0"/>
              </w:rPr>
              <w:t>17</w:t>
            </w:r>
          </w:p>
          <w:p w14:paraId="53604721" w14:textId="72BB3F54" w:rsidR="00AC75F8" w:rsidRPr="008C3ABC" w:rsidRDefault="00AC75F8" w:rsidP="00AC75F8">
            <w:pPr>
              <w:pStyle w:val="Normalbulletlist"/>
              <w:numPr>
                <w:ilvl w:val="0"/>
                <w:numId w:val="0"/>
              </w:numPr>
              <w:ind w:left="284" w:hanging="284"/>
              <w:rPr>
                <w:b/>
                <w:bCs w:val="0"/>
                <w:color w:val="0000FF"/>
                <w:u w:val="single"/>
              </w:rPr>
            </w:pPr>
          </w:p>
        </w:tc>
        <w:tc>
          <w:tcPr>
            <w:tcW w:w="2223" w:type="dxa"/>
          </w:tcPr>
          <w:p w14:paraId="3BE49B75" w14:textId="38D9C98A" w:rsidR="008C3ABC" w:rsidRDefault="008C3ABC" w:rsidP="00AC75F8">
            <w:pPr>
              <w:pStyle w:val="Normalbulletlist"/>
              <w:numPr>
                <w:ilvl w:val="0"/>
                <w:numId w:val="0"/>
              </w:numPr>
              <w:spacing w:before="80"/>
              <w:ind w:left="284" w:hanging="284"/>
              <w:rPr>
                <w:b/>
              </w:rPr>
            </w:pPr>
            <w:r>
              <w:rPr>
                <w:b/>
              </w:rPr>
              <w:lastRenderedPageBreak/>
              <w:t xml:space="preserve">PowerPoint </w:t>
            </w:r>
            <w:r w:rsidR="00A66477">
              <w:rPr>
                <w:b/>
              </w:rPr>
              <w:t>6</w:t>
            </w:r>
          </w:p>
          <w:p w14:paraId="4C2CBCE2" w14:textId="77777777" w:rsidR="008C3ABC" w:rsidRDefault="008C3ABC" w:rsidP="008C3ABC">
            <w:pPr>
              <w:pStyle w:val="Normalbulletlist"/>
              <w:numPr>
                <w:ilvl w:val="0"/>
                <w:numId w:val="0"/>
              </w:numPr>
              <w:ind w:left="284" w:hanging="284"/>
              <w:rPr>
                <w:b/>
              </w:rPr>
            </w:pPr>
          </w:p>
          <w:p w14:paraId="6B56FAB9" w14:textId="5196A2E7" w:rsidR="008C3ABC" w:rsidRPr="009275A5" w:rsidRDefault="008C3ABC" w:rsidP="008C3ABC">
            <w:pPr>
              <w:pStyle w:val="Normalbulletlist"/>
              <w:numPr>
                <w:ilvl w:val="0"/>
                <w:numId w:val="0"/>
              </w:numPr>
              <w:ind w:left="284" w:hanging="284"/>
              <w:rPr>
                <w:b/>
              </w:rPr>
            </w:pPr>
            <w:r w:rsidRPr="009275A5">
              <w:rPr>
                <w:b/>
              </w:rPr>
              <w:t>Worksheet 1</w:t>
            </w:r>
            <w:r w:rsidR="001E66A8" w:rsidRPr="009275A5">
              <w:rPr>
                <w:b/>
              </w:rPr>
              <w:t>5</w:t>
            </w:r>
          </w:p>
          <w:p w14:paraId="02DD7622" w14:textId="77777777" w:rsidR="008C3ABC" w:rsidRPr="009275A5" w:rsidRDefault="008C3ABC" w:rsidP="008C3ABC">
            <w:pPr>
              <w:pStyle w:val="Normalbulletlist"/>
              <w:numPr>
                <w:ilvl w:val="0"/>
                <w:numId w:val="0"/>
              </w:numPr>
              <w:ind w:left="284" w:hanging="284"/>
              <w:rPr>
                <w:color w:val="0000FF"/>
                <w:u w:val="single"/>
              </w:rPr>
            </w:pPr>
          </w:p>
          <w:p w14:paraId="0509B1A0" w14:textId="60508083" w:rsidR="008C3ABC" w:rsidRPr="009275A5" w:rsidRDefault="008C3ABC" w:rsidP="008C3ABC">
            <w:pPr>
              <w:pStyle w:val="Normalbulletlist"/>
              <w:numPr>
                <w:ilvl w:val="0"/>
                <w:numId w:val="0"/>
              </w:numPr>
              <w:ind w:left="284" w:hanging="284"/>
              <w:rPr>
                <w:b/>
              </w:rPr>
            </w:pPr>
            <w:r w:rsidRPr="009275A5">
              <w:rPr>
                <w:b/>
              </w:rPr>
              <w:t>Worksheet 1</w:t>
            </w:r>
            <w:r w:rsidR="00780849" w:rsidRPr="009275A5">
              <w:rPr>
                <w:b/>
              </w:rPr>
              <w:t>6</w:t>
            </w:r>
          </w:p>
          <w:p w14:paraId="5FEFEE3D" w14:textId="77777777" w:rsidR="008C3ABC" w:rsidRPr="009275A5" w:rsidRDefault="008C3ABC" w:rsidP="008C3ABC">
            <w:pPr>
              <w:pStyle w:val="Normalbulletlist"/>
              <w:numPr>
                <w:ilvl w:val="0"/>
                <w:numId w:val="0"/>
              </w:numPr>
              <w:ind w:left="284" w:hanging="284"/>
              <w:rPr>
                <w:color w:val="0000FF"/>
                <w:u w:val="single"/>
              </w:rPr>
            </w:pPr>
          </w:p>
          <w:p w14:paraId="129383F4" w14:textId="33F6EC4A" w:rsidR="008C3ABC" w:rsidRDefault="008C3ABC" w:rsidP="008C3ABC">
            <w:pPr>
              <w:pStyle w:val="Normalbulletlist"/>
              <w:numPr>
                <w:ilvl w:val="0"/>
                <w:numId w:val="0"/>
              </w:numPr>
              <w:ind w:left="284" w:hanging="284"/>
              <w:rPr>
                <w:b/>
              </w:rPr>
            </w:pPr>
            <w:r w:rsidRPr="009275A5">
              <w:rPr>
                <w:b/>
              </w:rPr>
              <w:t xml:space="preserve">Worksheet </w:t>
            </w:r>
            <w:r w:rsidR="009275A5" w:rsidRPr="009275A5">
              <w:rPr>
                <w:b/>
              </w:rPr>
              <w:t>17</w:t>
            </w:r>
          </w:p>
          <w:p w14:paraId="4039DE1D" w14:textId="77777777" w:rsidR="008C3ABC" w:rsidRPr="00EE6A90" w:rsidRDefault="008C3ABC" w:rsidP="008C3ABC">
            <w:pPr>
              <w:pStyle w:val="Normalbulletlist"/>
              <w:numPr>
                <w:ilvl w:val="0"/>
                <w:numId w:val="0"/>
              </w:numPr>
              <w:ind w:left="284" w:hanging="284"/>
              <w:rPr>
                <w:color w:val="0000FF"/>
                <w:u w:val="single"/>
              </w:rPr>
            </w:pPr>
          </w:p>
          <w:p w14:paraId="070ADA67" w14:textId="77777777" w:rsidR="008C3ABC" w:rsidRPr="0080549A" w:rsidRDefault="008C3ABC" w:rsidP="008C3ABC">
            <w:pPr>
              <w:pStyle w:val="Normalbulletlist"/>
              <w:numPr>
                <w:ilvl w:val="0"/>
                <w:numId w:val="0"/>
              </w:numPr>
              <w:rPr>
                <w:b/>
                <w:bCs w:val="0"/>
              </w:rPr>
            </w:pPr>
            <w:r w:rsidRPr="00BF7D97">
              <w:rPr>
                <w:b/>
              </w:rPr>
              <w:t xml:space="preserve">Observation </w:t>
            </w:r>
          </w:p>
          <w:p w14:paraId="4669490E" w14:textId="77777777" w:rsidR="008C3ABC" w:rsidRDefault="008C3ABC" w:rsidP="008C3ABC">
            <w:pPr>
              <w:pStyle w:val="Normalbulletlist"/>
              <w:numPr>
                <w:ilvl w:val="0"/>
                <w:numId w:val="0"/>
              </w:numPr>
              <w:rPr>
                <w:b/>
              </w:rPr>
            </w:pPr>
          </w:p>
          <w:p w14:paraId="50247B4C" w14:textId="77777777" w:rsidR="008C3ABC" w:rsidRPr="00BF7D97" w:rsidRDefault="008C3ABC" w:rsidP="008C3ABC">
            <w:pPr>
              <w:pStyle w:val="Normalbulletlist"/>
              <w:numPr>
                <w:ilvl w:val="0"/>
                <w:numId w:val="0"/>
              </w:numPr>
              <w:rPr>
                <w:b/>
              </w:rPr>
            </w:pPr>
            <w:r w:rsidRPr="00BF7D97">
              <w:rPr>
                <w:b/>
              </w:rPr>
              <w:t>Classroom discussion</w:t>
            </w:r>
          </w:p>
          <w:p w14:paraId="229AEAF4" w14:textId="77777777" w:rsidR="008C3ABC" w:rsidRDefault="008C3ABC" w:rsidP="008C3ABC">
            <w:pPr>
              <w:pStyle w:val="Normalbulletlist"/>
              <w:numPr>
                <w:ilvl w:val="0"/>
                <w:numId w:val="0"/>
              </w:numPr>
              <w:rPr>
                <w:b/>
              </w:rPr>
            </w:pPr>
          </w:p>
          <w:p w14:paraId="2C344C0A" w14:textId="77777777" w:rsidR="008C3ABC" w:rsidRPr="0040764F" w:rsidRDefault="008C3ABC" w:rsidP="008C3ABC">
            <w:pPr>
              <w:pStyle w:val="Normalbulletlist"/>
              <w:numPr>
                <w:ilvl w:val="0"/>
                <w:numId w:val="0"/>
              </w:numPr>
              <w:rPr>
                <w:b/>
                <w:bCs w:val="0"/>
              </w:rPr>
            </w:pPr>
            <w:r w:rsidRPr="00BF7D97">
              <w:rPr>
                <w:b/>
              </w:rPr>
              <w:t>Q&amp;A</w:t>
            </w:r>
          </w:p>
          <w:p w14:paraId="6BC2D617" w14:textId="77777777" w:rsidR="0017259D" w:rsidRPr="00E36AF8" w:rsidRDefault="0017259D" w:rsidP="0017259D"/>
        </w:tc>
      </w:tr>
      <w:tr w:rsidR="0017259D" w:rsidRPr="00E26CCE" w14:paraId="43416151" w14:textId="77777777" w:rsidTr="00285844">
        <w:trPr>
          <w:jc w:val="center"/>
        </w:trPr>
        <w:tc>
          <w:tcPr>
            <w:tcW w:w="1116" w:type="dxa"/>
          </w:tcPr>
          <w:p w14:paraId="7F530BDE" w14:textId="15CFCF06" w:rsidR="0017259D" w:rsidRPr="00E36AF8" w:rsidRDefault="00037BDA" w:rsidP="00E26CCE">
            <w:pPr>
              <w:jc w:val="center"/>
            </w:pPr>
            <w:r>
              <w:lastRenderedPageBreak/>
              <w:t>8</w:t>
            </w:r>
          </w:p>
          <w:p w14:paraId="2FFB3EFB" w14:textId="77777777" w:rsidR="0017259D" w:rsidRPr="00E36AF8" w:rsidRDefault="0017259D" w:rsidP="00E26CCE">
            <w:pPr>
              <w:jc w:val="center"/>
            </w:pPr>
          </w:p>
          <w:p w14:paraId="54ABFC6C" w14:textId="3CF459D9" w:rsidR="0017259D" w:rsidRPr="00E36AF8" w:rsidRDefault="00AA03CA" w:rsidP="00E26CCE">
            <w:pPr>
              <w:jc w:val="center"/>
              <w:rPr>
                <w:b/>
              </w:rPr>
            </w:pPr>
            <w:r>
              <w:t>2</w:t>
            </w:r>
            <w:r w:rsidR="0017259D" w:rsidRPr="00E36AF8">
              <w:t xml:space="preserve"> hours</w:t>
            </w:r>
          </w:p>
        </w:tc>
        <w:tc>
          <w:tcPr>
            <w:tcW w:w="4283" w:type="dxa"/>
          </w:tcPr>
          <w:p w14:paraId="257D6AA9" w14:textId="509AC6BB" w:rsidR="008C3ABC" w:rsidRDefault="008C3ABC" w:rsidP="008C3ABC">
            <w:pPr>
              <w:pStyle w:val="Normalheadingblack"/>
              <w:rPr>
                <w:bCs/>
              </w:rPr>
            </w:pPr>
            <w:r w:rsidRPr="008C6636">
              <w:rPr>
                <w:bCs/>
                <w:color w:val="FC4421"/>
              </w:rPr>
              <w:t>3.1</w:t>
            </w:r>
            <w:r w:rsidRPr="007A5EAB">
              <w:rPr>
                <w:bCs/>
                <w:color w:val="0077E3"/>
              </w:rPr>
              <w:t xml:space="preserve"> </w:t>
            </w:r>
            <w:r w:rsidRPr="003A5011">
              <w:rPr>
                <w:bCs/>
              </w:rPr>
              <w:t>Benefits of good design</w:t>
            </w:r>
          </w:p>
          <w:p w14:paraId="0CB68932" w14:textId="246C5141" w:rsidR="004334EC" w:rsidRPr="004334EC" w:rsidRDefault="004334EC" w:rsidP="004334EC">
            <w:pPr>
              <w:pStyle w:val="Normalnumberedlist"/>
              <w:numPr>
                <w:ilvl w:val="0"/>
                <w:numId w:val="0"/>
              </w:numPr>
              <w:ind w:left="357" w:hanging="357"/>
            </w:pPr>
            <w:r>
              <w:t>(Skills: CSC, EC6, MC2, MC8, MC10)</w:t>
            </w:r>
            <w:r>
              <w:rPr>
                <w:b/>
              </w:rPr>
              <w:t xml:space="preserve"> </w:t>
            </w:r>
          </w:p>
          <w:p w14:paraId="577192C2" w14:textId="77777777" w:rsidR="008C3ABC" w:rsidRDefault="008C3ABC" w:rsidP="008C3ABC">
            <w:pPr>
              <w:pStyle w:val="Normalheadingblack"/>
              <w:rPr>
                <w:b w:val="0"/>
              </w:rPr>
            </w:pPr>
            <w:r w:rsidRPr="008C6636">
              <w:rPr>
                <w:bCs/>
                <w:color w:val="FC4421"/>
              </w:rPr>
              <w:t>3.2</w:t>
            </w:r>
            <w:r w:rsidRPr="007A5EAB">
              <w:rPr>
                <w:bCs/>
                <w:color w:val="0077E3"/>
              </w:rPr>
              <w:t xml:space="preserve"> </w:t>
            </w:r>
            <w:r w:rsidRPr="003A5011">
              <w:rPr>
                <w:bCs/>
              </w:rPr>
              <w:t>Design principles</w:t>
            </w:r>
          </w:p>
          <w:p w14:paraId="48B3148F" w14:textId="399587BB" w:rsidR="004334EC" w:rsidRPr="004334EC" w:rsidRDefault="004334EC" w:rsidP="004334EC">
            <w:pPr>
              <w:pStyle w:val="Normalbulletlist"/>
              <w:numPr>
                <w:ilvl w:val="0"/>
                <w:numId w:val="0"/>
              </w:numPr>
              <w:rPr>
                <w:bCs w:val="0"/>
              </w:rPr>
            </w:pPr>
            <w:r w:rsidRPr="004334EC">
              <w:rPr>
                <w:bCs w:val="0"/>
              </w:rPr>
              <w:t>(Skills: CS3, EC6, DC1, DC6)</w:t>
            </w:r>
          </w:p>
          <w:p w14:paraId="25B54088" w14:textId="16DB5F48" w:rsidR="008C3ABC" w:rsidRPr="004334EC" w:rsidRDefault="008C3ABC" w:rsidP="008C3ABC">
            <w:pPr>
              <w:pStyle w:val="Normalheadingblack"/>
              <w:rPr>
                <w:b w:val="0"/>
              </w:rPr>
            </w:pPr>
            <w:r w:rsidRPr="008C6636">
              <w:rPr>
                <w:bCs/>
                <w:color w:val="FC4421"/>
              </w:rPr>
              <w:t>3.</w:t>
            </w:r>
            <w:r w:rsidR="00783988">
              <w:rPr>
                <w:bCs/>
                <w:color w:val="FC4421"/>
              </w:rPr>
              <w:t>3</w:t>
            </w:r>
            <w:r w:rsidRPr="007A5EAB">
              <w:rPr>
                <w:bCs/>
                <w:color w:val="0077E3"/>
              </w:rPr>
              <w:t xml:space="preserve"> </w:t>
            </w:r>
            <w:r w:rsidRPr="003A5011">
              <w:rPr>
                <w:bCs/>
              </w:rPr>
              <w:t>Design process from conception to completion</w:t>
            </w:r>
            <w:r w:rsidR="004334EC">
              <w:rPr>
                <w:bCs/>
              </w:rPr>
              <w:br/>
            </w:r>
            <w:r w:rsidR="004334EC" w:rsidRPr="004334EC">
              <w:rPr>
                <w:b w:val="0"/>
                <w:bCs/>
              </w:rPr>
              <w:t>(Skills: CSA, EC3, EC5, EC6, MC7)</w:t>
            </w:r>
          </w:p>
          <w:p w14:paraId="35797AB9" w14:textId="39344629" w:rsidR="008C3ABC" w:rsidRPr="003A5011" w:rsidRDefault="008C3ABC" w:rsidP="008C3ABC">
            <w:pPr>
              <w:pStyle w:val="Normalheadingblack"/>
              <w:rPr>
                <w:bCs/>
              </w:rPr>
            </w:pPr>
            <w:r w:rsidRPr="008C6636">
              <w:rPr>
                <w:bCs/>
                <w:color w:val="FC4421"/>
              </w:rPr>
              <w:lastRenderedPageBreak/>
              <w:t>3.</w:t>
            </w:r>
            <w:r w:rsidR="00783988">
              <w:rPr>
                <w:bCs/>
                <w:color w:val="FC4421"/>
              </w:rPr>
              <w:t>4</w:t>
            </w:r>
            <w:r w:rsidRPr="007A5EAB">
              <w:rPr>
                <w:bCs/>
                <w:color w:val="0077E3"/>
              </w:rPr>
              <w:t xml:space="preserve"> </w:t>
            </w:r>
            <w:r w:rsidRPr="003A5011">
              <w:rPr>
                <w:bCs/>
              </w:rPr>
              <w:t>The concept of the ‘whole building’, including life cycle assessment</w:t>
            </w:r>
          </w:p>
          <w:p w14:paraId="7FA92140" w14:textId="77777777" w:rsidR="0017259D" w:rsidRPr="00E36AF8" w:rsidRDefault="0017259D" w:rsidP="00AC75F8">
            <w:pPr>
              <w:pStyle w:val="Normalbulletlist"/>
              <w:numPr>
                <w:ilvl w:val="0"/>
                <w:numId w:val="0"/>
              </w:numPr>
            </w:pPr>
          </w:p>
        </w:tc>
        <w:tc>
          <w:tcPr>
            <w:tcW w:w="6893" w:type="dxa"/>
          </w:tcPr>
          <w:p w14:paraId="469ACCBD" w14:textId="77777777" w:rsidR="008C3ABC" w:rsidRPr="00E36AF8" w:rsidRDefault="008C3ABC" w:rsidP="008C3ABC">
            <w:pPr>
              <w:pStyle w:val="Normalheadingred"/>
            </w:pPr>
            <w:r w:rsidRPr="00E36AF8">
              <w:lastRenderedPageBreak/>
              <w:t>Activities:</w:t>
            </w:r>
          </w:p>
          <w:p w14:paraId="3BAD3B16" w14:textId="77777777" w:rsidR="008C3ABC" w:rsidRPr="002128A8" w:rsidRDefault="008C3ABC" w:rsidP="008C3ABC">
            <w:pPr>
              <w:pStyle w:val="Normalbulletlist"/>
            </w:pPr>
            <w:r w:rsidRPr="000F1BED">
              <w:t>Learner</w:t>
            </w:r>
            <w:r>
              <w:t>s</w:t>
            </w:r>
            <w:r w:rsidRPr="000F1BED">
              <w:t xml:space="preserve"> to complete </w:t>
            </w:r>
            <w:r w:rsidRPr="00F92853">
              <w:rPr>
                <w:b/>
              </w:rPr>
              <w:t xml:space="preserve">Multiple </w:t>
            </w:r>
            <w:r>
              <w:rPr>
                <w:b/>
              </w:rPr>
              <w:t>c</w:t>
            </w:r>
            <w:r w:rsidRPr="00F92853">
              <w:rPr>
                <w:b/>
              </w:rPr>
              <w:t xml:space="preserve">hoice </w:t>
            </w:r>
            <w:r>
              <w:rPr>
                <w:b/>
              </w:rPr>
              <w:t>q</w:t>
            </w:r>
            <w:r w:rsidRPr="00F92853">
              <w:rPr>
                <w:b/>
              </w:rPr>
              <w:t>uestions</w:t>
            </w:r>
            <w:r>
              <w:rPr>
                <w:b/>
              </w:rPr>
              <w:t>.</w:t>
            </w:r>
          </w:p>
          <w:p w14:paraId="7FC09F51" w14:textId="77777777" w:rsidR="008C3ABC" w:rsidRDefault="008C3ABC" w:rsidP="008C3ABC">
            <w:pPr>
              <w:pStyle w:val="Normalbulletlist"/>
            </w:pPr>
            <w:r>
              <w:t xml:space="preserve">Tutor to deliver answers and check for understanding. </w:t>
            </w:r>
          </w:p>
          <w:p w14:paraId="1BACEEF3" w14:textId="77777777" w:rsidR="008C3ABC" w:rsidRPr="00F92853" w:rsidRDefault="008C3ABC" w:rsidP="008C3ABC">
            <w:pPr>
              <w:pStyle w:val="Normalbulletlist"/>
            </w:pPr>
            <w:r>
              <w:t>Learners asked to identify knowledge gaps based on their test answers and identify areas for topic revision.</w:t>
            </w:r>
            <w:r w:rsidRPr="00F92853">
              <w:rPr>
                <w:b/>
              </w:rPr>
              <w:t xml:space="preserve">  </w:t>
            </w:r>
          </w:p>
          <w:p w14:paraId="545791F4" w14:textId="77777777" w:rsidR="008C3ABC" w:rsidRDefault="008C3ABC" w:rsidP="008C3ABC">
            <w:pPr>
              <w:pStyle w:val="Normalbulletlist"/>
            </w:pPr>
            <w:r>
              <w:lastRenderedPageBreak/>
              <w:t>Tutor may wish to use the remainder of the session to recap areas of the curriculum and provide revision support for learners of topics covered 3. Construction design principles.</w:t>
            </w:r>
          </w:p>
          <w:p w14:paraId="3E8727E4" w14:textId="77777777" w:rsidR="008C3ABC" w:rsidRDefault="008C3ABC" w:rsidP="008C3ABC">
            <w:pPr>
              <w:pStyle w:val="Normalbulletlist"/>
            </w:pPr>
            <w:r>
              <w:t>Tutor may wish to run other classroom activities in this session (e.g., guest lectures, virtual tours, demonstrations, etc.) at their discretion.</w:t>
            </w:r>
          </w:p>
          <w:p w14:paraId="62121F08" w14:textId="77777777" w:rsidR="008C3ABC" w:rsidRPr="0043033C" w:rsidRDefault="008C3ABC" w:rsidP="008C3ABC">
            <w:pPr>
              <w:pStyle w:val="Normalbulletlist"/>
              <w:numPr>
                <w:ilvl w:val="0"/>
                <w:numId w:val="0"/>
              </w:numPr>
              <w:rPr>
                <w:bCs w:val="0"/>
              </w:rPr>
            </w:pPr>
          </w:p>
          <w:p w14:paraId="6C3D6180" w14:textId="77777777" w:rsidR="008C3ABC" w:rsidRPr="00E36AF8" w:rsidRDefault="008C3ABC" w:rsidP="008C3ABC">
            <w:pPr>
              <w:pStyle w:val="Normalheadingred"/>
            </w:pPr>
            <w:r w:rsidRPr="00E36AF8">
              <w:t>Resources:</w:t>
            </w:r>
          </w:p>
          <w:p w14:paraId="0A013CA0" w14:textId="04044E4C" w:rsidR="008C6636" w:rsidRPr="00E36AF8" w:rsidRDefault="008C3ABC" w:rsidP="00315AE6">
            <w:pPr>
              <w:pStyle w:val="Normalbulletlist"/>
              <w:rPr>
                <w:color w:val="0000FF"/>
                <w:u w:val="single"/>
              </w:rPr>
            </w:pPr>
            <w:r w:rsidRPr="002128A8">
              <w:rPr>
                <w:b/>
              </w:rPr>
              <w:t xml:space="preserve">Multiple </w:t>
            </w:r>
            <w:r>
              <w:rPr>
                <w:b/>
              </w:rPr>
              <w:t>c</w:t>
            </w:r>
            <w:r w:rsidRPr="002128A8">
              <w:rPr>
                <w:b/>
              </w:rPr>
              <w:t xml:space="preserve">hoice </w:t>
            </w:r>
            <w:r>
              <w:rPr>
                <w:b/>
              </w:rPr>
              <w:t>q</w:t>
            </w:r>
            <w:r w:rsidRPr="002128A8">
              <w:rPr>
                <w:b/>
              </w:rPr>
              <w:t xml:space="preserve">uestions  </w:t>
            </w:r>
            <w:r w:rsidR="0017259D" w:rsidRPr="00E36AF8">
              <w:t xml:space="preserve"> </w:t>
            </w:r>
          </w:p>
        </w:tc>
        <w:tc>
          <w:tcPr>
            <w:tcW w:w="2223" w:type="dxa"/>
          </w:tcPr>
          <w:p w14:paraId="1E43A2F3" w14:textId="77777777" w:rsidR="008C3ABC" w:rsidRDefault="008C3ABC" w:rsidP="008C3ABC">
            <w:pPr>
              <w:rPr>
                <w:b/>
              </w:rPr>
            </w:pPr>
            <w:r w:rsidRPr="005A4E06">
              <w:rPr>
                <w:b/>
              </w:rPr>
              <w:lastRenderedPageBreak/>
              <w:t>M</w:t>
            </w:r>
            <w:r>
              <w:rPr>
                <w:b/>
              </w:rPr>
              <w:t>ultiple choice questions</w:t>
            </w:r>
            <w:r w:rsidRPr="005A4E06">
              <w:rPr>
                <w:b/>
              </w:rPr>
              <w:t xml:space="preserve">  </w:t>
            </w:r>
          </w:p>
          <w:p w14:paraId="23CF0B16" w14:textId="77777777" w:rsidR="008C3ABC" w:rsidRDefault="008C3ABC" w:rsidP="008C3ABC">
            <w:pPr>
              <w:pStyle w:val="Normalbulletlist"/>
              <w:numPr>
                <w:ilvl w:val="0"/>
                <w:numId w:val="0"/>
              </w:numPr>
              <w:rPr>
                <w:b/>
              </w:rPr>
            </w:pPr>
          </w:p>
          <w:p w14:paraId="58E9176B" w14:textId="77777777" w:rsidR="008C3ABC" w:rsidRPr="0080549A" w:rsidRDefault="008C3ABC" w:rsidP="008C3ABC">
            <w:pPr>
              <w:pStyle w:val="Normalbulletlist"/>
              <w:numPr>
                <w:ilvl w:val="0"/>
                <w:numId w:val="0"/>
              </w:numPr>
              <w:rPr>
                <w:b/>
                <w:bCs w:val="0"/>
              </w:rPr>
            </w:pPr>
            <w:r w:rsidRPr="00BF7D97">
              <w:rPr>
                <w:b/>
              </w:rPr>
              <w:t xml:space="preserve">Observation </w:t>
            </w:r>
          </w:p>
          <w:p w14:paraId="01344834" w14:textId="77777777" w:rsidR="008C3ABC" w:rsidRDefault="008C3ABC" w:rsidP="008C3ABC">
            <w:pPr>
              <w:pStyle w:val="Normalbulletlist"/>
              <w:numPr>
                <w:ilvl w:val="0"/>
                <w:numId w:val="0"/>
              </w:numPr>
              <w:rPr>
                <w:b/>
              </w:rPr>
            </w:pPr>
          </w:p>
          <w:p w14:paraId="4DC2AEAF" w14:textId="77777777" w:rsidR="008C3ABC" w:rsidRPr="0080549A" w:rsidRDefault="008C3ABC" w:rsidP="008C3ABC">
            <w:pPr>
              <w:pStyle w:val="Normalbulletlist"/>
              <w:numPr>
                <w:ilvl w:val="0"/>
                <w:numId w:val="0"/>
              </w:numPr>
              <w:rPr>
                <w:b/>
                <w:bCs w:val="0"/>
              </w:rPr>
            </w:pPr>
            <w:r w:rsidRPr="00BF7D97">
              <w:rPr>
                <w:b/>
              </w:rPr>
              <w:t>Group discussion</w:t>
            </w:r>
          </w:p>
          <w:p w14:paraId="71F5B447" w14:textId="77777777" w:rsidR="0017259D" w:rsidRPr="00E36AF8" w:rsidRDefault="0017259D" w:rsidP="0017259D"/>
          <w:p w14:paraId="7A8108F4" w14:textId="77777777" w:rsidR="0017259D" w:rsidRPr="00782850" w:rsidRDefault="0017259D" w:rsidP="008C3ABC">
            <w:pPr>
              <w:pStyle w:val="Normalbulletlist"/>
              <w:numPr>
                <w:ilvl w:val="0"/>
                <w:numId w:val="0"/>
              </w:numPr>
            </w:pPr>
          </w:p>
        </w:tc>
      </w:tr>
    </w:tbl>
    <w:p w14:paraId="5D8E47DC" w14:textId="77777777" w:rsidR="00287A2D" w:rsidRPr="00E26CCE" w:rsidRDefault="00287A2D" w:rsidP="00E26CCE"/>
    <w:sectPr w:rsidR="00287A2D" w:rsidRPr="00E26CCE" w:rsidSect="00657E0F">
      <w:headerReference w:type="even" r:id="rId15"/>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3AC36" w14:textId="77777777" w:rsidR="003D3F6D" w:rsidRDefault="003D3F6D">
      <w:r>
        <w:separator/>
      </w:r>
    </w:p>
  </w:endnote>
  <w:endnote w:type="continuationSeparator" w:id="0">
    <w:p w14:paraId="2992DF85" w14:textId="77777777" w:rsidR="003D3F6D" w:rsidRDefault="003D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C28C4" w14:textId="77777777" w:rsidR="006C43F8" w:rsidRPr="00933B64" w:rsidRDefault="006C43F8" w:rsidP="006C43F8">
    <w:pPr>
      <w:pStyle w:val="Footer"/>
      <w:ind w:left="0"/>
      <w:rPr>
        <w:szCs w:val="18"/>
      </w:rPr>
    </w:pPr>
    <w:r w:rsidRPr="00933B64">
      <w:rPr>
        <w:noProof/>
        <w:szCs w:val="18"/>
      </w:rPr>
      <w:drawing>
        <wp:anchor distT="0" distB="0" distL="114300" distR="114300" simplePos="0" relativeHeight="251658241" behindDoc="0" locked="0" layoutInCell="1" allowOverlap="1" wp14:anchorId="2BC4C910" wp14:editId="376226D5">
          <wp:simplePos x="0" y="0"/>
          <wp:positionH relativeFrom="margin">
            <wp:posOffset>7404735</wp:posOffset>
          </wp:positionH>
          <wp:positionV relativeFrom="paragraph">
            <wp:posOffset>-100635</wp:posOffset>
          </wp:positionV>
          <wp:extent cx="2386965" cy="432435"/>
          <wp:effectExtent l="0" t="0" r="0" b="5715"/>
          <wp:wrapNone/>
          <wp:docPr id="1829270186" name="Picture 7" descr="A purpl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456647" name="Picture 7" descr="A purple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696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3B64">
      <w:rPr>
        <w:b/>
        <w:bCs/>
        <w:szCs w:val="18"/>
      </w:rPr>
      <w:fldChar w:fldCharType="begin"/>
    </w:r>
    <w:r w:rsidRPr="00933B64">
      <w:rPr>
        <w:b/>
        <w:bCs/>
        <w:szCs w:val="18"/>
      </w:rPr>
      <w:instrText xml:space="preserve"> PAGE </w:instrText>
    </w:r>
    <w:r w:rsidRPr="00933B64">
      <w:rPr>
        <w:b/>
        <w:bCs/>
        <w:szCs w:val="18"/>
      </w:rPr>
      <w:fldChar w:fldCharType="separate"/>
    </w:r>
    <w:r>
      <w:rPr>
        <w:b/>
        <w:bCs/>
        <w:szCs w:val="18"/>
      </w:rPr>
      <w:t>1</w:t>
    </w:r>
    <w:r w:rsidRPr="00933B64">
      <w:rPr>
        <w:b/>
        <w:bCs/>
        <w:szCs w:val="18"/>
      </w:rPr>
      <w:fldChar w:fldCharType="end"/>
    </w:r>
    <w:r w:rsidRPr="00933B64">
      <w:rPr>
        <w:szCs w:val="18"/>
      </w:rPr>
      <w:t xml:space="preserve"> of </w:t>
    </w:r>
    <w:r w:rsidRPr="00933B64">
      <w:rPr>
        <w:b/>
        <w:bCs/>
        <w:szCs w:val="18"/>
      </w:rPr>
      <w:fldChar w:fldCharType="begin"/>
    </w:r>
    <w:r w:rsidRPr="00933B64">
      <w:rPr>
        <w:b/>
        <w:bCs/>
        <w:szCs w:val="18"/>
      </w:rPr>
      <w:instrText xml:space="preserve"> NUMPAGES  </w:instrText>
    </w:r>
    <w:r w:rsidRPr="00933B64">
      <w:rPr>
        <w:b/>
        <w:bCs/>
        <w:szCs w:val="18"/>
      </w:rPr>
      <w:fldChar w:fldCharType="separate"/>
    </w:r>
    <w:r>
      <w:rPr>
        <w:b/>
        <w:bCs/>
        <w:szCs w:val="18"/>
      </w:rPr>
      <w:t>3</w:t>
    </w:r>
    <w:r w:rsidRPr="00933B64">
      <w:rPr>
        <w:b/>
        <w:bCs/>
        <w:szCs w:val="18"/>
      </w:rPr>
      <w:fldChar w:fldCharType="end"/>
    </w:r>
    <w:r w:rsidRPr="00933B64">
      <w:rPr>
        <w:b/>
        <w:bCs/>
        <w:szCs w:val="18"/>
      </w:rPr>
      <w:t xml:space="preserve">                                            </w:t>
    </w:r>
    <w:r w:rsidRPr="00933B64">
      <w:rPr>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B0803" w14:textId="77777777" w:rsidR="003D3F6D" w:rsidRDefault="003D3F6D">
      <w:r>
        <w:separator/>
      </w:r>
    </w:p>
  </w:footnote>
  <w:footnote w:type="continuationSeparator" w:id="0">
    <w:p w14:paraId="3EC7BC70" w14:textId="77777777" w:rsidR="003D3F6D" w:rsidRDefault="003D3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1A357" w14:textId="77777777" w:rsidR="00566439" w:rsidRDefault="00566439" w:rsidP="00566439">
    <w:pPr>
      <w:pStyle w:val="Header"/>
    </w:pPr>
    <w:r>
      <w:rPr>
        <w:noProof/>
      </w:rPr>
      <mc:AlternateContent>
        <mc:Choice Requires="wpg">
          <w:drawing>
            <wp:anchor distT="0" distB="0" distL="114300" distR="114300" simplePos="0" relativeHeight="251658240" behindDoc="0" locked="0" layoutInCell="1" allowOverlap="1" wp14:anchorId="452436C4" wp14:editId="1955E834">
              <wp:simplePos x="0" y="0"/>
              <wp:positionH relativeFrom="column">
                <wp:posOffset>-724853</wp:posOffset>
              </wp:positionH>
              <wp:positionV relativeFrom="paragraph">
                <wp:posOffset>-231457</wp:posOffset>
              </wp:positionV>
              <wp:extent cx="10728000" cy="816610"/>
              <wp:effectExtent l="0" t="0" r="0" b="2540"/>
              <wp:wrapNone/>
              <wp:docPr id="1210471196" name="Group 1"/>
              <wp:cNvGraphicFramePr/>
              <a:graphic xmlns:a="http://schemas.openxmlformats.org/drawingml/2006/main">
                <a:graphicData uri="http://schemas.microsoft.com/office/word/2010/wordprocessingGroup">
                  <wpg:wgp>
                    <wpg:cNvGrpSpPr/>
                    <wpg:grpSpPr>
                      <a:xfrm>
                        <a:off x="0" y="0"/>
                        <a:ext cx="10728000" cy="816610"/>
                        <a:chOff x="0" y="0"/>
                        <a:chExt cx="10728000" cy="816610"/>
                      </a:xfrm>
                    </wpg:grpSpPr>
                    <wps:wsp>
                      <wps:cNvPr id="2104303011" name="Graphic 26"/>
                      <wps:cNvSpPr>
                        <a:spLocks/>
                      </wps:cNvSpPr>
                      <wps:spPr>
                        <a:xfrm>
                          <a:off x="0" y="771525"/>
                          <a:ext cx="10728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pic:pic xmlns:pic="http://schemas.openxmlformats.org/drawingml/2006/picture">
                      <pic:nvPicPr>
                        <pic:cNvPr id="1406776891"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8043863" y="76200"/>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90501" y="104775"/>
                          <a:ext cx="567690" cy="438785"/>
                        </a:xfrm>
                        <a:prstGeom prst="rect">
                          <a:avLst/>
                        </a:prstGeom>
                        <a:noFill/>
                        <a:ln>
                          <a:noFill/>
                        </a:ln>
                      </pic:spPr>
                    </pic:pic>
                    <wps:wsp>
                      <wps:cNvPr id="587545816" name="Text Box 2"/>
                      <wps:cNvSpPr txBox="1">
                        <a:spLocks noChangeArrowheads="1"/>
                      </wps:cNvSpPr>
                      <wps:spPr bwMode="auto">
                        <a:xfrm>
                          <a:off x="804863" y="0"/>
                          <a:ext cx="6486525" cy="808355"/>
                        </a:xfrm>
                        <a:prstGeom prst="rect">
                          <a:avLst/>
                        </a:prstGeom>
                        <a:noFill/>
                        <a:ln w="9525">
                          <a:noFill/>
                          <a:miter lim="800000"/>
                          <a:headEnd/>
                          <a:tailEnd/>
                        </a:ln>
                      </wps:spPr>
                      <wps:txbx>
                        <w:txbxContent>
                          <w:p w14:paraId="174F5A06" w14:textId="48DC6AF6" w:rsidR="00566439" w:rsidRPr="00631B61" w:rsidRDefault="006C43F8" w:rsidP="00566439">
                            <w:pPr>
                              <w:rPr>
                                <w:rFonts w:cs="Arial"/>
                                <w:b/>
                                <w:bCs/>
                                <w:sz w:val="36"/>
                                <w:szCs w:val="36"/>
                                <w:lang w:val="en-US"/>
                              </w:rPr>
                            </w:pPr>
                            <w:r>
                              <w:rPr>
                                <w:rFonts w:cs="Arial"/>
                                <w:b/>
                                <w:bCs/>
                                <w:sz w:val="36"/>
                                <w:szCs w:val="36"/>
                                <w:lang w:val="en-US"/>
                              </w:rPr>
                              <w:t>T Level Technical Qualification in</w:t>
                            </w:r>
                          </w:p>
                          <w:p w14:paraId="5A3D4BF4" w14:textId="0422266A" w:rsidR="00566439" w:rsidRPr="00631B61" w:rsidRDefault="006C43F8" w:rsidP="00566439">
                            <w:pPr>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wpg:wgp>
                </a:graphicData>
              </a:graphic>
            </wp:anchor>
          </w:drawing>
        </mc:Choice>
        <mc:Fallback>
          <w:pict>
            <v:group w14:anchorId="452436C4" id="Group 1" o:spid="_x0000_s1026" style="position:absolute;left:0;text-align:left;margin-left:-57.1pt;margin-top:-18.2pt;width:844.7pt;height:64.3pt;z-index:251658240" coordsize="107280,81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">
              <v:shape id="Graphic 26" o:spid="_x0000_s1027" style="position:absolute;top:7715;width:10728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alt="A black and white logo&#10;&#10;AI-generated content may be incorrect." style="position:absolute;left:80438;top:762;width:25635;height:49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">
                <v:imagedata r:id="rId3" o:title="A black and white logo&#10;&#10;AI-generated content may be incorrect"/>
              </v:shape>
              <v:shape id="Picture 12" o:spid="_x0000_s1029" type="#_x0000_t75" alt="A red arrow pointing up&#10;&#10;AI-generated content may be incorrect." style="position:absolute;left:1905;top:1047;width:5676;height:4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shapetype id="_x0000_t202" coordsize="21600,21600" o:spt="202" path="m,l,21600r21600,l21600,xe">
                <v:stroke joinstyle="miter"/>
                <v:path gradientshapeok="t" o:connecttype="rect"/>
              </v:shapetype>
              <v:shape id="Text Box 2" o:spid="_x0000_s1030" type="#_x0000_t202" style="position:absolute;left:8048;width:64865;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174F5A06" w14:textId="48DC6AF6" w:rsidR="00566439" w:rsidRPr="00631B61" w:rsidRDefault="006C43F8" w:rsidP="00566439">
                      <w:pPr>
                        <w:rPr>
                          <w:rFonts w:cs="Arial"/>
                          <w:b/>
                          <w:bCs/>
                          <w:sz w:val="36"/>
                          <w:szCs w:val="36"/>
                          <w:lang w:val="en-US"/>
                        </w:rPr>
                      </w:pPr>
                      <w:r>
                        <w:rPr>
                          <w:rFonts w:cs="Arial"/>
                          <w:b/>
                          <w:bCs/>
                          <w:sz w:val="36"/>
                          <w:szCs w:val="36"/>
                          <w:lang w:val="en-US"/>
                        </w:rPr>
                        <w:t>T Level Technical Qualification in</w:t>
                      </w:r>
                    </w:p>
                    <w:p w14:paraId="5A3D4BF4" w14:textId="0422266A" w:rsidR="00566439" w:rsidRPr="00631B61" w:rsidRDefault="006C43F8" w:rsidP="00566439">
                      <w:pPr>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group>
          </w:pict>
        </mc:Fallback>
      </mc:AlternateContent>
    </w:r>
  </w:p>
  <w:p w14:paraId="1A87A6D0" w14:textId="0573AB53" w:rsidR="008C49CA" w:rsidRPr="00D3198E" w:rsidRDefault="008C49CA" w:rsidP="00D319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B0F986"/>
    <w:lvl w:ilvl="0">
      <w:start w:val="1"/>
      <w:numFmt w:val="decimal"/>
      <w:lvlText w:val="%1."/>
      <w:lvlJc w:val="left"/>
      <w:pPr>
        <w:tabs>
          <w:tab w:val="num" w:pos="360"/>
        </w:tabs>
        <w:ind w:left="360" w:hanging="360"/>
      </w:pPr>
    </w:lvl>
  </w:abstractNum>
  <w:abstractNum w:abstractNumId="1" w15:restartNumberingAfterBreak="0">
    <w:nsid w:val="0AF03C90"/>
    <w:multiLevelType w:val="hybridMultilevel"/>
    <w:tmpl w:val="2EDE87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0F12402"/>
    <w:multiLevelType w:val="hybridMultilevel"/>
    <w:tmpl w:val="467A2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1CC64704"/>
    <w:lvl w:ilvl="0" w:tplc="C666C0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FC4421"/>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16A3F"/>
    <w:multiLevelType w:val="hybridMultilevel"/>
    <w:tmpl w:val="62CE0432"/>
    <w:lvl w:ilvl="0" w:tplc="21703D1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C161D8E"/>
    <w:multiLevelType w:val="multilevel"/>
    <w:tmpl w:val="804E8D68"/>
    <w:lvl w:ilvl="0">
      <w:start w:val="1"/>
      <w:numFmt w:val="decimal"/>
      <w:lvlText w:val="%1"/>
      <w:lvlJc w:val="left"/>
      <w:pPr>
        <w:ind w:left="360" w:hanging="360"/>
      </w:pPr>
      <w:rPr>
        <w:rFonts w:hint="default"/>
        <w:color w:val="0077E3"/>
      </w:rPr>
    </w:lvl>
    <w:lvl w:ilvl="1">
      <w:start w:val="1"/>
      <w:numFmt w:val="decimal"/>
      <w:lvlText w:val="%1.%2"/>
      <w:lvlJc w:val="left"/>
      <w:pPr>
        <w:ind w:left="360" w:hanging="360"/>
      </w:pPr>
      <w:rPr>
        <w:rFonts w:hint="default"/>
        <w:color w:val="FC4421"/>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7" w15:restartNumberingAfterBreak="0">
    <w:nsid w:val="1E991A41"/>
    <w:multiLevelType w:val="hybridMultilevel"/>
    <w:tmpl w:val="CC38F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9" w15:restartNumberingAfterBreak="0">
    <w:nsid w:val="2D5B2EAB"/>
    <w:multiLevelType w:val="hybridMultilevel"/>
    <w:tmpl w:val="D2CC7B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DF71CB"/>
    <w:multiLevelType w:val="hybridMultilevel"/>
    <w:tmpl w:val="04FA3F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096292"/>
    <w:multiLevelType w:val="hybridMultilevel"/>
    <w:tmpl w:val="077C640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3A03341C"/>
    <w:multiLevelType w:val="hybridMultilevel"/>
    <w:tmpl w:val="D8C6D3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9F26A1"/>
    <w:multiLevelType w:val="multilevel"/>
    <w:tmpl w:val="3AB0FC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FC44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EB71A5"/>
    <w:multiLevelType w:val="hybridMultilevel"/>
    <w:tmpl w:val="21EC9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F141A2A"/>
    <w:multiLevelType w:val="hybridMultilevel"/>
    <w:tmpl w:val="06EAB9B6"/>
    <w:lvl w:ilvl="0" w:tplc="04090003">
      <w:start w:val="1"/>
      <w:numFmt w:val="bullet"/>
      <w:lvlText w:val="o"/>
      <w:lvlJc w:val="left"/>
      <w:pPr>
        <w:ind w:left="360" w:hanging="360"/>
      </w:pPr>
      <w:rPr>
        <w:rFonts w:ascii="Courier New" w:hAnsi="Courier New" w:cs="Courier New"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215DA"/>
    <w:multiLevelType w:val="multilevel"/>
    <w:tmpl w:val="AC966C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color w:val="FC44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313E75"/>
    <w:multiLevelType w:val="hybridMultilevel"/>
    <w:tmpl w:val="B0A6713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938081">
    <w:abstractNumId w:val="3"/>
  </w:num>
  <w:num w:numId="2" w16cid:durableId="2132281745">
    <w:abstractNumId w:val="4"/>
  </w:num>
  <w:num w:numId="3" w16cid:durableId="432632511">
    <w:abstractNumId w:val="13"/>
  </w:num>
  <w:num w:numId="4" w16cid:durableId="1720544643">
    <w:abstractNumId w:val="18"/>
  </w:num>
  <w:num w:numId="5" w16cid:durableId="1432893436">
    <w:abstractNumId w:val="0"/>
  </w:num>
  <w:num w:numId="6" w16cid:durableId="464393292">
    <w:abstractNumId w:val="8"/>
  </w:num>
  <w:num w:numId="7" w16cid:durableId="1550145186">
    <w:abstractNumId w:val="14"/>
  </w:num>
  <w:num w:numId="8" w16cid:durableId="174223841">
    <w:abstractNumId w:val="11"/>
  </w:num>
  <w:num w:numId="9" w16cid:durableId="1007832625">
    <w:abstractNumId w:val="2"/>
  </w:num>
  <w:num w:numId="10" w16cid:durableId="1272931465">
    <w:abstractNumId w:val="16"/>
  </w:num>
  <w:num w:numId="11" w16cid:durableId="364909011">
    <w:abstractNumId w:val="19"/>
  </w:num>
  <w:num w:numId="12" w16cid:durableId="776297238">
    <w:abstractNumId w:val="15"/>
  </w:num>
  <w:num w:numId="13" w16cid:durableId="977609706">
    <w:abstractNumId w:val="17"/>
  </w:num>
  <w:num w:numId="14" w16cid:durableId="967664747">
    <w:abstractNumId w:val="7"/>
  </w:num>
  <w:num w:numId="15" w16cid:durableId="1824423404">
    <w:abstractNumId w:val="6"/>
  </w:num>
  <w:num w:numId="16" w16cid:durableId="550649155">
    <w:abstractNumId w:val="9"/>
  </w:num>
  <w:num w:numId="17" w16cid:durableId="592251217">
    <w:abstractNumId w:val="5"/>
  </w:num>
  <w:num w:numId="18" w16cid:durableId="907034010">
    <w:abstractNumId w:val="12"/>
  </w:num>
  <w:num w:numId="19" w16cid:durableId="220674488">
    <w:abstractNumId w:val="10"/>
  </w:num>
  <w:num w:numId="20" w16cid:durableId="13719108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linkStyle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37BDA"/>
    <w:rsid w:val="000418E0"/>
    <w:rsid w:val="000462D0"/>
    <w:rsid w:val="00047602"/>
    <w:rsid w:val="000625C1"/>
    <w:rsid w:val="00063CE6"/>
    <w:rsid w:val="000A7B23"/>
    <w:rsid w:val="000E5C6A"/>
    <w:rsid w:val="000F1280"/>
    <w:rsid w:val="00100DE4"/>
    <w:rsid w:val="0010435F"/>
    <w:rsid w:val="00126511"/>
    <w:rsid w:val="00126670"/>
    <w:rsid w:val="00134922"/>
    <w:rsid w:val="00135A35"/>
    <w:rsid w:val="00152E15"/>
    <w:rsid w:val="00153EEC"/>
    <w:rsid w:val="001666CA"/>
    <w:rsid w:val="0017259D"/>
    <w:rsid w:val="001759B2"/>
    <w:rsid w:val="00182431"/>
    <w:rsid w:val="00183375"/>
    <w:rsid w:val="0019205D"/>
    <w:rsid w:val="00194C52"/>
    <w:rsid w:val="00195896"/>
    <w:rsid w:val="00197A45"/>
    <w:rsid w:val="001A7C68"/>
    <w:rsid w:val="001B1730"/>
    <w:rsid w:val="001E1554"/>
    <w:rsid w:val="001E66A8"/>
    <w:rsid w:val="001F60AD"/>
    <w:rsid w:val="00200C4F"/>
    <w:rsid w:val="00205182"/>
    <w:rsid w:val="00206DA6"/>
    <w:rsid w:val="00237E86"/>
    <w:rsid w:val="002434AF"/>
    <w:rsid w:val="002455E1"/>
    <w:rsid w:val="00273525"/>
    <w:rsid w:val="00285844"/>
    <w:rsid w:val="002873C8"/>
    <w:rsid w:val="00287A2D"/>
    <w:rsid w:val="002A2FC3"/>
    <w:rsid w:val="002A3225"/>
    <w:rsid w:val="002A4F81"/>
    <w:rsid w:val="002C52F8"/>
    <w:rsid w:val="002C62A0"/>
    <w:rsid w:val="002D35F1"/>
    <w:rsid w:val="002D44D0"/>
    <w:rsid w:val="002E4B7C"/>
    <w:rsid w:val="002F0F1E"/>
    <w:rsid w:val="002F136A"/>
    <w:rsid w:val="002F145D"/>
    <w:rsid w:val="002F68C8"/>
    <w:rsid w:val="00315AE6"/>
    <w:rsid w:val="0033628B"/>
    <w:rsid w:val="00342F12"/>
    <w:rsid w:val="00354C2F"/>
    <w:rsid w:val="00370FDB"/>
    <w:rsid w:val="00372FB3"/>
    <w:rsid w:val="00376CB6"/>
    <w:rsid w:val="003824A8"/>
    <w:rsid w:val="0038257E"/>
    <w:rsid w:val="003837D1"/>
    <w:rsid w:val="0039612D"/>
    <w:rsid w:val="00396404"/>
    <w:rsid w:val="00397DB7"/>
    <w:rsid w:val="003B7FBF"/>
    <w:rsid w:val="003C415E"/>
    <w:rsid w:val="003D3F6D"/>
    <w:rsid w:val="004057E7"/>
    <w:rsid w:val="00427DAC"/>
    <w:rsid w:val="004334EC"/>
    <w:rsid w:val="004351CE"/>
    <w:rsid w:val="0045095C"/>
    <w:rsid w:val="00457D67"/>
    <w:rsid w:val="00462471"/>
    <w:rsid w:val="00466297"/>
    <w:rsid w:val="00482964"/>
    <w:rsid w:val="00484613"/>
    <w:rsid w:val="004B6E5D"/>
    <w:rsid w:val="004C1FB9"/>
    <w:rsid w:val="004C705A"/>
    <w:rsid w:val="004E191A"/>
    <w:rsid w:val="00505DDD"/>
    <w:rsid w:val="005329BB"/>
    <w:rsid w:val="00552896"/>
    <w:rsid w:val="005611A2"/>
    <w:rsid w:val="00566439"/>
    <w:rsid w:val="0056783E"/>
    <w:rsid w:val="00577ED7"/>
    <w:rsid w:val="0058088A"/>
    <w:rsid w:val="005A503B"/>
    <w:rsid w:val="005E79FE"/>
    <w:rsid w:val="005F6103"/>
    <w:rsid w:val="00601094"/>
    <w:rsid w:val="00613AB3"/>
    <w:rsid w:val="0061455B"/>
    <w:rsid w:val="00616227"/>
    <w:rsid w:val="00631012"/>
    <w:rsid w:val="00635630"/>
    <w:rsid w:val="00641F5D"/>
    <w:rsid w:val="006473EA"/>
    <w:rsid w:val="00657E0F"/>
    <w:rsid w:val="00670F12"/>
    <w:rsid w:val="00672BED"/>
    <w:rsid w:val="006744C5"/>
    <w:rsid w:val="0069164B"/>
    <w:rsid w:val="006B6582"/>
    <w:rsid w:val="006C43F8"/>
    <w:rsid w:val="006D4994"/>
    <w:rsid w:val="006E67F0"/>
    <w:rsid w:val="006E7C99"/>
    <w:rsid w:val="0071471E"/>
    <w:rsid w:val="00715647"/>
    <w:rsid w:val="00733A39"/>
    <w:rsid w:val="007453D7"/>
    <w:rsid w:val="00746E06"/>
    <w:rsid w:val="00756D14"/>
    <w:rsid w:val="00757038"/>
    <w:rsid w:val="007625E0"/>
    <w:rsid w:val="0076632E"/>
    <w:rsid w:val="00772D58"/>
    <w:rsid w:val="00780849"/>
    <w:rsid w:val="00783988"/>
    <w:rsid w:val="00786E7D"/>
    <w:rsid w:val="0079118A"/>
    <w:rsid w:val="00791284"/>
    <w:rsid w:val="00797058"/>
    <w:rsid w:val="007A5EAB"/>
    <w:rsid w:val="007A693A"/>
    <w:rsid w:val="007B04EE"/>
    <w:rsid w:val="007D0058"/>
    <w:rsid w:val="007D482A"/>
    <w:rsid w:val="007D5CCE"/>
    <w:rsid w:val="00834B15"/>
    <w:rsid w:val="00847CC6"/>
    <w:rsid w:val="00850408"/>
    <w:rsid w:val="0086289C"/>
    <w:rsid w:val="00870991"/>
    <w:rsid w:val="00880EAA"/>
    <w:rsid w:val="00886270"/>
    <w:rsid w:val="008B030B"/>
    <w:rsid w:val="008C0DA5"/>
    <w:rsid w:val="008C3ABC"/>
    <w:rsid w:val="008C49CA"/>
    <w:rsid w:val="008C6636"/>
    <w:rsid w:val="008D37DF"/>
    <w:rsid w:val="00900C59"/>
    <w:rsid w:val="00905483"/>
    <w:rsid w:val="00905996"/>
    <w:rsid w:val="00906B24"/>
    <w:rsid w:val="009229DC"/>
    <w:rsid w:val="009275A5"/>
    <w:rsid w:val="00936E3B"/>
    <w:rsid w:val="00962BD3"/>
    <w:rsid w:val="0098637D"/>
    <w:rsid w:val="0099094F"/>
    <w:rsid w:val="00995828"/>
    <w:rsid w:val="009A272A"/>
    <w:rsid w:val="009A5A60"/>
    <w:rsid w:val="009B0EE5"/>
    <w:rsid w:val="009B740D"/>
    <w:rsid w:val="009D0107"/>
    <w:rsid w:val="009E0787"/>
    <w:rsid w:val="00A200F5"/>
    <w:rsid w:val="00A36C2B"/>
    <w:rsid w:val="00A51B22"/>
    <w:rsid w:val="00A556C7"/>
    <w:rsid w:val="00A616D2"/>
    <w:rsid w:val="00A64565"/>
    <w:rsid w:val="00A66477"/>
    <w:rsid w:val="00A70489"/>
    <w:rsid w:val="00A71012"/>
    <w:rsid w:val="00A71800"/>
    <w:rsid w:val="00A9132B"/>
    <w:rsid w:val="00AA03CA"/>
    <w:rsid w:val="00AA66B6"/>
    <w:rsid w:val="00AB366F"/>
    <w:rsid w:val="00AC3BFD"/>
    <w:rsid w:val="00AC59B7"/>
    <w:rsid w:val="00AC75F8"/>
    <w:rsid w:val="00AE5131"/>
    <w:rsid w:val="00AF0C8F"/>
    <w:rsid w:val="00AF252C"/>
    <w:rsid w:val="00AF7A4F"/>
    <w:rsid w:val="00B016BE"/>
    <w:rsid w:val="00B0190D"/>
    <w:rsid w:val="00B0426C"/>
    <w:rsid w:val="00B04EDD"/>
    <w:rsid w:val="00B06A20"/>
    <w:rsid w:val="00B10532"/>
    <w:rsid w:val="00B13391"/>
    <w:rsid w:val="00B27B25"/>
    <w:rsid w:val="00B66ECB"/>
    <w:rsid w:val="00B93185"/>
    <w:rsid w:val="00B966B9"/>
    <w:rsid w:val="00B9709E"/>
    <w:rsid w:val="00BA013D"/>
    <w:rsid w:val="00BA25FD"/>
    <w:rsid w:val="00BB6889"/>
    <w:rsid w:val="00BC7AC0"/>
    <w:rsid w:val="00BD12F2"/>
    <w:rsid w:val="00BD1647"/>
    <w:rsid w:val="00BD2993"/>
    <w:rsid w:val="00BD2C6B"/>
    <w:rsid w:val="00BD3C1D"/>
    <w:rsid w:val="00BD5BAD"/>
    <w:rsid w:val="00BF0FE3"/>
    <w:rsid w:val="00BF20EA"/>
    <w:rsid w:val="00BF2813"/>
    <w:rsid w:val="00BF3408"/>
    <w:rsid w:val="00BF7512"/>
    <w:rsid w:val="00C0083F"/>
    <w:rsid w:val="00C15C65"/>
    <w:rsid w:val="00C4565D"/>
    <w:rsid w:val="00C573C2"/>
    <w:rsid w:val="00C57946"/>
    <w:rsid w:val="00C629D1"/>
    <w:rsid w:val="00C63DF5"/>
    <w:rsid w:val="00C77526"/>
    <w:rsid w:val="00CA2846"/>
    <w:rsid w:val="00CA4288"/>
    <w:rsid w:val="00CB165E"/>
    <w:rsid w:val="00CC0F20"/>
    <w:rsid w:val="00CF7F32"/>
    <w:rsid w:val="00D3198E"/>
    <w:rsid w:val="00D33FC2"/>
    <w:rsid w:val="00D44A96"/>
    <w:rsid w:val="00D7542B"/>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2563B"/>
    <w:rsid w:val="00E26CCE"/>
    <w:rsid w:val="00E36AF8"/>
    <w:rsid w:val="00E56577"/>
    <w:rsid w:val="00E80999"/>
    <w:rsid w:val="00E83461"/>
    <w:rsid w:val="00E87E57"/>
    <w:rsid w:val="00E92EFF"/>
    <w:rsid w:val="00E95CA3"/>
    <w:rsid w:val="00EB0AC1"/>
    <w:rsid w:val="00EB22D7"/>
    <w:rsid w:val="00EB5AA5"/>
    <w:rsid w:val="00ED7FA7"/>
    <w:rsid w:val="00EE3DD4"/>
    <w:rsid w:val="00EF6580"/>
    <w:rsid w:val="00F143D5"/>
    <w:rsid w:val="00F17032"/>
    <w:rsid w:val="00F23F4A"/>
    <w:rsid w:val="00F52A5C"/>
    <w:rsid w:val="00F60307"/>
    <w:rsid w:val="00F74244"/>
    <w:rsid w:val="00F92B38"/>
    <w:rsid w:val="00F93080"/>
    <w:rsid w:val="00FA63A5"/>
    <w:rsid w:val="00FA700A"/>
    <w:rsid w:val="00FD680F"/>
    <w:rsid w:val="00FF031A"/>
    <w:rsid w:val="00FF0827"/>
    <w:rsid w:val="04264E4F"/>
    <w:rsid w:val="1780CC43"/>
    <w:rsid w:val="433983F5"/>
    <w:rsid w:val="5A806397"/>
    <w:rsid w:val="7026B5D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602"/>
    <w:pPr>
      <w:ind w:left="284" w:hanging="284"/>
    </w:pPr>
    <w:rPr>
      <w:rFonts w:ascii="Arial" w:hAnsi="Arial"/>
      <w:sz w:val="22"/>
      <w:szCs w:val="24"/>
      <w:lang w:eastAsia="en-US"/>
    </w:rPr>
  </w:style>
  <w:style w:type="paragraph" w:styleId="Heading1">
    <w:name w:val="heading 1"/>
    <w:basedOn w:val="Normal"/>
    <w:next w:val="Normal"/>
    <w:link w:val="Heading1Char"/>
    <w:qFormat/>
    <w:rsid w:val="00047602"/>
    <w:pPr>
      <w:spacing w:after="360"/>
      <w:outlineLvl w:val="0"/>
    </w:pPr>
    <w:rPr>
      <w:rFonts w:eastAsia="Times New Roman" w:cs="Arial"/>
      <w:b/>
      <w:bCs/>
      <w:color w:val="FC4421"/>
      <w:sz w:val="32"/>
    </w:rPr>
  </w:style>
  <w:style w:type="paragraph" w:styleId="Heading2">
    <w:name w:val="heading 2"/>
    <w:basedOn w:val="Normal"/>
    <w:next w:val="Normal"/>
    <w:link w:val="Heading2Char"/>
    <w:qFormat/>
    <w:rsid w:val="00047602"/>
    <w:pPr>
      <w:keepNext/>
      <w:spacing w:after="160"/>
      <w:outlineLvl w:val="1"/>
    </w:pPr>
    <w:rPr>
      <w:rFonts w:eastAsia="Times New Roman"/>
      <w:b/>
      <w:bCs/>
      <w:sz w:val="26"/>
    </w:rPr>
  </w:style>
  <w:style w:type="paragraph" w:styleId="Heading3">
    <w:name w:val="heading 3"/>
    <w:basedOn w:val="Normal"/>
    <w:next w:val="Normal"/>
    <w:link w:val="Heading3Char"/>
    <w:rsid w:val="00047602"/>
    <w:pPr>
      <w:keepNext/>
      <w:spacing w:after="200"/>
      <w:outlineLvl w:val="2"/>
    </w:pPr>
    <w:rPr>
      <w:rFonts w:eastAsia="Times New Roman"/>
      <w:b/>
      <w:bCs/>
      <w:color w:val="64B3E8"/>
      <w:sz w:val="24"/>
    </w:rPr>
  </w:style>
  <w:style w:type="character" w:default="1" w:styleId="DefaultParagraphFont">
    <w:name w:val="Default Paragraph Font"/>
    <w:uiPriority w:val="1"/>
    <w:semiHidden/>
    <w:unhideWhenUsed/>
    <w:rsid w:val="000476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7602"/>
  </w:style>
  <w:style w:type="character" w:customStyle="1" w:styleId="Heading1Char">
    <w:name w:val="Heading 1 Char"/>
    <w:link w:val="Heading1"/>
    <w:rsid w:val="00047602"/>
    <w:rPr>
      <w:rFonts w:ascii="Arial" w:eastAsia="Times New Roman" w:hAnsi="Arial" w:cs="Arial"/>
      <w:b/>
      <w:bCs/>
      <w:color w:val="FC4421"/>
      <w:sz w:val="32"/>
      <w:szCs w:val="24"/>
      <w:lang w:eastAsia="en-US"/>
    </w:rPr>
  </w:style>
  <w:style w:type="paragraph" w:styleId="Footer">
    <w:name w:val="footer"/>
    <w:basedOn w:val="Normal"/>
    <w:link w:val="FooterChar"/>
    <w:uiPriority w:val="99"/>
    <w:unhideWhenUsed/>
    <w:rsid w:val="00047602"/>
    <w:pPr>
      <w:tabs>
        <w:tab w:val="right" w:pos="9639"/>
        <w:tab w:val="right" w:pos="11199"/>
      </w:tabs>
      <w:spacing w:before="160"/>
      <w:ind w:left="567"/>
    </w:pPr>
    <w:rPr>
      <w:sz w:val="18"/>
      <w:szCs w:val="20"/>
    </w:rPr>
  </w:style>
  <w:style w:type="character" w:customStyle="1" w:styleId="FooterChar">
    <w:name w:val="Footer Char"/>
    <w:link w:val="Footer"/>
    <w:uiPriority w:val="99"/>
    <w:rsid w:val="00047602"/>
    <w:rPr>
      <w:rFonts w:ascii="Arial" w:hAnsi="Arial"/>
      <w:sz w:val="18"/>
      <w:lang w:eastAsia="en-US"/>
    </w:rPr>
  </w:style>
  <w:style w:type="character" w:customStyle="1" w:styleId="Heading3Char">
    <w:name w:val="Heading 3 Char"/>
    <w:link w:val="Heading3"/>
    <w:rsid w:val="00047602"/>
    <w:rPr>
      <w:rFonts w:ascii="Arial" w:eastAsia="Times New Roman" w:hAnsi="Arial"/>
      <w:b/>
      <w:bCs/>
      <w:color w:val="64B3E8"/>
      <w:sz w:val="24"/>
      <w:szCs w:val="24"/>
      <w:lang w:eastAsia="en-US"/>
    </w:rPr>
  </w:style>
  <w:style w:type="paragraph" w:customStyle="1" w:styleId="Unittitle">
    <w:name w:val="Unit title"/>
    <w:basedOn w:val="Normal"/>
    <w:rsid w:val="00047602"/>
    <w:pPr>
      <w:spacing w:after="240" w:line="360" w:lineRule="exact"/>
    </w:pPr>
    <w:rPr>
      <w:rFonts w:eastAsia="Times New Roman" w:cs="Arial"/>
      <w:b/>
      <w:sz w:val="32"/>
      <w:szCs w:val="28"/>
    </w:rPr>
  </w:style>
  <w:style w:type="paragraph" w:customStyle="1" w:styleId="Normalbulletlist">
    <w:name w:val="Normal bullet list"/>
    <w:basedOn w:val="Normal"/>
    <w:rsid w:val="00047602"/>
    <w:pPr>
      <w:numPr>
        <w:numId w:val="2"/>
      </w:numPr>
    </w:pPr>
    <w:rPr>
      <w:rFonts w:eastAsia="Times New Roman"/>
      <w:bCs/>
    </w:rPr>
  </w:style>
  <w:style w:type="paragraph" w:customStyle="1" w:styleId="Normalnumberedlist">
    <w:name w:val="Normal numbered list"/>
    <w:basedOn w:val="Normal"/>
    <w:qFormat/>
    <w:rsid w:val="00047602"/>
    <w:pPr>
      <w:numPr>
        <w:numId w:val="3"/>
      </w:numPr>
    </w:pPr>
  </w:style>
  <w:style w:type="character" w:customStyle="1" w:styleId="Heading2Char">
    <w:name w:val="Heading 2 Char"/>
    <w:link w:val="Heading2"/>
    <w:rsid w:val="00047602"/>
    <w:rPr>
      <w:rFonts w:ascii="Arial" w:eastAsia="Times New Roman" w:hAnsi="Arial"/>
      <w:b/>
      <w:bCs/>
      <w:sz w:val="26"/>
      <w:szCs w:val="24"/>
      <w:lang w:eastAsia="en-US"/>
    </w:rPr>
  </w:style>
  <w:style w:type="character" w:styleId="Hyperlink">
    <w:name w:val="Hyperlink"/>
    <w:rsid w:val="00047602"/>
    <w:rPr>
      <w:color w:val="FC4421"/>
      <w:u w:val="single"/>
    </w:rPr>
  </w:style>
  <w:style w:type="character" w:styleId="FollowedHyperlink">
    <w:name w:val="FollowedHyperlink"/>
    <w:rsid w:val="00047602"/>
    <w:rPr>
      <w:color w:val="800080"/>
      <w:u w:val="single"/>
    </w:rPr>
  </w:style>
  <w:style w:type="paragraph" w:customStyle="1" w:styleId="Normalbulletsublist">
    <w:name w:val="Normal bullet sublist"/>
    <w:basedOn w:val="Normal"/>
    <w:rsid w:val="00047602"/>
    <w:pPr>
      <w:numPr>
        <w:numId w:val="1"/>
      </w:numPr>
      <w:ind w:left="568" w:hanging="284"/>
      <w:contextualSpacing/>
    </w:pPr>
    <w:rPr>
      <w:rFonts w:eastAsia="Times New Roman"/>
      <w:bCs/>
    </w:rPr>
  </w:style>
  <w:style w:type="paragraph" w:customStyle="1" w:styleId="Normalheadingblack">
    <w:name w:val="Normal heading black"/>
    <w:basedOn w:val="Normal"/>
    <w:qFormat/>
    <w:rsid w:val="00047602"/>
    <w:rPr>
      <w:b/>
    </w:rPr>
  </w:style>
  <w:style w:type="paragraph" w:customStyle="1" w:styleId="Normalheadingred">
    <w:name w:val="Normal heading red"/>
    <w:basedOn w:val="Normal"/>
    <w:qFormat/>
    <w:rsid w:val="00047602"/>
    <w:rPr>
      <w:b/>
      <w:color w:val="FC4421"/>
    </w:rPr>
  </w:style>
  <w:style w:type="paragraph" w:styleId="Header">
    <w:name w:val="header"/>
    <w:basedOn w:val="Normal"/>
    <w:link w:val="HeaderChar"/>
    <w:rsid w:val="00047602"/>
    <w:pPr>
      <w:tabs>
        <w:tab w:val="center" w:pos="4320"/>
        <w:tab w:val="right" w:pos="8640"/>
      </w:tabs>
    </w:pPr>
  </w:style>
  <w:style w:type="character" w:customStyle="1" w:styleId="HeaderChar">
    <w:name w:val="Header Char"/>
    <w:link w:val="Header"/>
    <w:rsid w:val="00047602"/>
    <w:rPr>
      <w:rFonts w:ascii="Arial" w:hAnsi="Arial"/>
      <w:sz w:val="22"/>
      <w:szCs w:val="24"/>
      <w:lang w:eastAsia="en-US"/>
    </w:rPr>
  </w:style>
  <w:style w:type="paragraph" w:styleId="BalloonText">
    <w:name w:val="Balloon Text"/>
    <w:basedOn w:val="Normal"/>
    <w:link w:val="BalloonTextChar"/>
    <w:rsid w:val="00047602"/>
    <w:rPr>
      <w:rFonts w:ascii="Lucida Grande" w:hAnsi="Lucida Grande"/>
      <w:sz w:val="18"/>
      <w:szCs w:val="18"/>
    </w:rPr>
  </w:style>
  <w:style w:type="character" w:customStyle="1" w:styleId="BalloonTextChar">
    <w:name w:val="Balloon Text Char"/>
    <w:link w:val="BalloonText"/>
    <w:rsid w:val="00047602"/>
    <w:rPr>
      <w:rFonts w:ascii="Lucida Grande" w:hAnsi="Lucida Grande"/>
      <w:sz w:val="18"/>
      <w:szCs w:val="18"/>
      <w:lang w:eastAsia="en-US"/>
    </w:rPr>
  </w:style>
  <w:style w:type="character" w:styleId="CommentReference">
    <w:name w:val="annotation reference"/>
    <w:basedOn w:val="DefaultParagraphFont"/>
    <w:semiHidden/>
    <w:unhideWhenUsed/>
    <w:rsid w:val="00047602"/>
    <w:rPr>
      <w:sz w:val="16"/>
      <w:szCs w:val="16"/>
    </w:rPr>
  </w:style>
  <w:style w:type="paragraph" w:styleId="CommentText">
    <w:name w:val="annotation text"/>
    <w:basedOn w:val="Normal"/>
    <w:link w:val="CommentTextChar"/>
    <w:unhideWhenUsed/>
    <w:rsid w:val="00047602"/>
    <w:rPr>
      <w:sz w:val="20"/>
      <w:szCs w:val="20"/>
    </w:rPr>
  </w:style>
  <w:style w:type="character" w:customStyle="1" w:styleId="CommentTextChar">
    <w:name w:val="Comment Text Char"/>
    <w:basedOn w:val="DefaultParagraphFont"/>
    <w:link w:val="CommentText"/>
    <w:rsid w:val="00047602"/>
    <w:rPr>
      <w:rFonts w:ascii="Arial" w:hAnsi="Arial"/>
      <w:lang w:eastAsia="en-US"/>
    </w:rPr>
  </w:style>
  <w:style w:type="paragraph" w:styleId="CommentSubject">
    <w:name w:val="annotation subject"/>
    <w:basedOn w:val="CommentText"/>
    <w:next w:val="CommentText"/>
    <w:link w:val="CommentSubjectChar"/>
    <w:semiHidden/>
    <w:unhideWhenUsed/>
    <w:rsid w:val="00047602"/>
    <w:rPr>
      <w:b/>
      <w:bCs/>
    </w:rPr>
  </w:style>
  <w:style w:type="character" w:customStyle="1" w:styleId="CommentSubjectChar">
    <w:name w:val="Comment Subject Char"/>
    <w:basedOn w:val="CommentTextChar"/>
    <w:link w:val="CommentSubject"/>
    <w:semiHidden/>
    <w:rsid w:val="00047602"/>
    <w:rPr>
      <w:rFonts w:ascii="Arial" w:hAnsi="Arial"/>
      <w:b/>
      <w:bCs/>
      <w:lang w:eastAsia="en-US"/>
    </w:rPr>
  </w:style>
  <w:style w:type="paragraph" w:customStyle="1" w:styleId="Default">
    <w:name w:val="Default"/>
    <w:rsid w:val="00047602"/>
    <w:pPr>
      <w:autoSpaceDE w:val="0"/>
      <w:autoSpaceDN w:val="0"/>
      <w:adjustRightInd w:val="0"/>
      <w:ind w:left="284" w:hanging="284"/>
    </w:pPr>
    <w:rPr>
      <w:rFonts w:ascii="Arial" w:eastAsiaTheme="minorHAnsi" w:hAnsi="Arial" w:cs="Arial"/>
      <w:color w:val="000000"/>
      <w:sz w:val="24"/>
      <w:szCs w:val="24"/>
      <w:lang w:eastAsia="en-US"/>
    </w:rPr>
  </w:style>
  <w:style w:type="paragraph" w:styleId="ListParagraph">
    <w:name w:val="List Paragraph"/>
    <w:basedOn w:val="Normal"/>
    <w:rsid w:val="00047602"/>
    <w:pPr>
      <w:ind w:left="720"/>
      <w:contextualSpacing/>
    </w:pPr>
  </w:style>
  <w:style w:type="character" w:styleId="UnresolvedMention">
    <w:name w:val="Unresolved Mention"/>
    <w:basedOn w:val="DefaultParagraphFont"/>
    <w:uiPriority w:val="99"/>
    <w:semiHidden/>
    <w:unhideWhenUsed/>
    <w:rsid w:val="00047602"/>
    <w:rPr>
      <w:color w:val="605E5C"/>
      <w:shd w:val="clear" w:color="auto" w:fill="E1DFDD"/>
    </w:rPr>
  </w:style>
  <w:style w:type="paragraph" w:styleId="NormalWeb">
    <w:name w:val="Normal (Web)"/>
    <w:basedOn w:val="Normal"/>
    <w:uiPriority w:val="99"/>
    <w:semiHidden/>
    <w:unhideWhenUsed/>
    <w:rsid w:val="00047602"/>
    <w:pPr>
      <w:spacing w:before="100" w:beforeAutospacing="1" w:after="100" w:afterAutospacing="1"/>
    </w:pPr>
    <w:rPr>
      <w:rFonts w:ascii="Times New Roman" w:eastAsia="Times New Roman" w:hAnsi="Times New Roman"/>
      <w:sz w:val="24"/>
      <w:lang w:eastAsia="en-GB"/>
    </w:rPr>
  </w:style>
  <w:style w:type="table" w:styleId="TableGrid">
    <w:name w:val="Table Grid"/>
    <w:basedOn w:val="TableNormal"/>
    <w:rsid w:val="00047602"/>
    <w:pPr>
      <w:ind w:left="284" w:hanging="28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06816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ssets.publishing.service.gov.uk/government/uploads/system/uploads/attachment_data/file/5976/code_for_sustainable_homes_techguide.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rchitecture.com/knowledge-and-resources/resources-landing-page/riba-plan-of-wor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zeld\Downloads\T%20Levels%20-%20Sample%20Scheme%20of%20Work%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433903-4A00-4D66-A8B8-AEECB48C0CFC}">
  <ds:schemaRefs>
    <ds:schemaRef ds:uri="http://schemas.microsoft.com/sharepoint/v3/contenttype/forms"/>
  </ds:schemaRefs>
</ds:datastoreItem>
</file>

<file path=customXml/itemProps2.xml><?xml version="1.0" encoding="utf-8"?>
<ds:datastoreItem xmlns:ds="http://schemas.openxmlformats.org/officeDocument/2006/customXml" ds:itemID="{5599C517-38A2-4BC1-8588-EAE21D7E6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14EA49-198A-413A-9A9F-51822163F202}">
  <ds:schemaRefs>
    <ds:schemaRef ds:uri="http://schemas.microsoft.com/office/2006/metadata/properties"/>
    <ds:schemaRef ds:uri="http://schemas.microsoft.com/office/infopath/2007/PartnerControls"/>
    <ds:schemaRef ds:uri="01e15224-84b2-4570-bdea-a67bb94d0921"/>
    <ds:schemaRef ds:uri="7c04300a-231c-4281-9146-a98f6f4a7aff"/>
  </ds:schemaRefs>
</ds:datastoreItem>
</file>

<file path=docProps/app.xml><?xml version="1.0" encoding="utf-8"?>
<Properties xmlns="http://schemas.openxmlformats.org/officeDocument/2006/extended-properties" xmlns:vt="http://schemas.openxmlformats.org/officeDocument/2006/docPropsVTypes">
  <Template>T Levels - Sample Scheme of Work Template.dotx</Template>
  <TotalTime>34</TotalTime>
  <Pages>10</Pages>
  <Words>1908</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Hazell, Danielle</cp:lastModifiedBy>
  <cp:revision>33</cp:revision>
  <cp:lastPrinted>2020-04-23T15:21:00Z</cp:lastPrinted>
  <dcterms:created xsi:type="dcterms:W3CDTF">2024-02-02T10:58:00Z</dcterms:created>
  <dcterms:modified xsi:type="dcterms:W3CDTF">2025-06-20T12:05:00Z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2025-06-16T12:49:07Z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6eaa0bb6-0e96-4610-816a-e5c2fc98baf9</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